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1C83D5" w:rsidR="001E41F3" w:rsidRDefault="001E41F3">
      <w:pPr>
        <w:pStyle w:val="CRCoverPage"/>
        <w:tabs>
          <w:tab w:val="right" w:pos="9639"/>
        </w:tabs>
        <w:spacing w:after="0"/>
        <w:rPr>
          <w:b/>
          <w:i/>
          <w:noProof/>
          <w:sz w:val="28"/>
        </w:rPr>
      </w:pPr>
      <w:r>
        <w:rPr>
          <w:b/>
          <w:noProof/>
          <w:sz w:val="24"/>
        </w:rPr>
        <w:t>3GPP TSG-</w:t>
      </w:r>
      <w:fldSimple w:instr=" DOCPROPERTY  TSG/WGRef  \* MERGEFORMAT ">
        <w:r w:rsidR="007B674C" w:rsidRPr="007B674C">
          <w:rPr>
            <w:b/>
            <w:noProof/>
            <w:sz w:val="24"/>
          </w:rPr>
          <w:t>WG2</w:t>
        </w:r>
      </w:fldSimple>
      <w:r w:rsidR="00C66BA2">
        <w:rPr>
          <w:b/>
          <w:noProof/>
          <w:sz w:val="24"/>
        </w:rPr>
        <w:t xml:space="preserve"> </w:t>
      </w:r>
      <w:r>
        <w:rPr>
          <w:b/>
          <w:noProof/>
          <w:sz w:val="24"/>
        </w:rPr>
        <w:t>Meeting #</w:t>
      </w:r>
      <w:fldSimple w:instr=" DOCPROPERTY  MtgSeq  \* MERGEFORMAT ">
        <w:r w:rsidR="007B674C" w:rsidRPr="007B674C">
          <w:rPr>
            <w:b/>
            <w:noProof/>
            <w:sz w:val="24"/>
          </w:rPr>
          <w:t>123</w:t>
        </w:r>
      </w:fldSimple>
      <w:r>
        <w:rPr>
          <w:b/>
          <w:i/>
          <w:noProof/>
          <w:sz w:val="28"/>
        </w:rPr>
        <w:tab/>
      </w:r>
      <w:fldSimple w:instr=" DOCPROPERTY  Tdoc#  \* MERGEFORMAT ">
        <w:r w:rsidR="007B674C" w:rsidRPr="007B674C">
          <w:rPr>
            <w:b/>
            <w:i/>
            <w:noProof/>
            <w:sz w:val="28"/>
          </w:rPr>
          <w:t>R2-2308688</w:t>
        </w:r>
      </w:fldSimple>
    </w:p>
    <w:p w14:paraId="7CB45193" w14:textId="44D3E1B7" w:rsidR="001E41F3" w:rsidRDefault="00F46CAB" w:rsidP="005E2C44">
      <w:pPr>
        <w:pStyle w:val="CRCoverPage"/>
        <w:outlineLvl w:val="0"/>
        <w:rPr>
          <w:b/>
          <w:noProof/>
          <w:sz w:val="24"/>
        </w:rPr>
      </w:pPr>
      <w:fldSimple w:instr=" DOCPROPERTY  Location  \* MERGEFORMAT ">
        <w:r w:rsidR="007B674C" w:rsidRPr="007B674C">
          <w:rPr>
            <w:b/>
            <w:noProof/>
            <w:sz w:val="24"/>
          </w:rPr>
          <w:t>Toulouse</w:t>
        </w:r>
      </w:fldSimple>
      <w:r w:rsidR="001E41F3">
        <w:rPr>
          <w:b/>
          <w:noProof/>
          <w:sz w:val="24"/>
        </w:rPr>
        <w:t xml:space="preserve">, </w:t>
      </w:r>
      <w:fldSimple w:instr=" DOCPROPERTY  Country  \* MERGEFORMAT ">
        <w:r w:rsidR="007B674C" w:rsidRPr="007B674C">
          <w:rPr>
            <w:b/>
            <w:noProof/>
            <w:sz w:val="24"/>
          </w:rPr>
          <w:t>France</w:t>
        </w:r>
      </w:fldSimple>
      <w:r w:rsidR="001E41F3">
        <w:rPr>
          <w:b/>
          <w:noProof/>
          <w:sz w:val="24"/>
        </w:rPr>
        <w:t xml:space="preserve">, </w:t>
      </w:r>
      <w:fldSimple w:instr=" DOCPROPERTY  StartDate  \* MERGEFORMAT ">
        <w:r w:rsidR="007B674C" w:rsidRPr="007B674C">
          <w:rPr>
            <w:b/>
            <w:noProof/>
            <w:sz w:val="24"/>
          </w:rPr>
          <w:t>21st August</w:t>
        </w:r>
      </w:fldSimple>
      <w:r w:rsidR="00547111">
        <w:rPr>
          <w:b/>
          <w:noProof/>
          <w:sz w:val="24"/>
        </w:rPr>
        <w:t xml:space="preserve"> - </w:t>
      </w:r>
      <w:fldSimple w:instr=" DOCPROPERTY  EndDate  \* MERGEFORMAT ">
        <w:r w:rsidR="007B674C" w:rsidRPr="007B674C">
          <w:rPr>
            <w:b/>
            <w:noProof/>
            <w:sz w:val="24"/>
          </w:rPr>
          <w:t>25th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90F2C" w:rsidR="001E41F3" w:rsidRPr="00410371" w:rsidRDefault="00F46CAB" w:rsidP="00E13F3D">
            <w:pPr>
              <w:pStyle w:val="CRCoverPage"/>
              <w:spacing w:after="0"/>
              <w:jc w:val="right"/>
              <w:rPr>
                <w:b/>
                <w:noProof/>
                <w:sz w:val="28"/>
              </w:rPr>
            </w:pPr>
            <w:fldSimple w:instr=" DOCPROPERTY  Spec#  \* MERGEFORMAT ">
              <w:r w:rsidR="007B674C" w:rsidRPr="007B674C">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0CF30" w:rsidR="001E41F3" w:rsidRPr="00410371" w:rsidRDefault="00F46CAB" w:rsidP="00547111">
            <w:pPr>
              <w:pStyle w:val="CRCoverPage"/>
              <w:spacing w:after="0"/>
              <w:rPr>
                <w:noProof/>
              </w:rPr>
            </w:pPr>
            <w:fldSimple w:instr=" DOCPROPERTY  Cr#  \* MERGEFORMAT ">
              <w:r w:rsidR="007B674C" w:rsidRPr="007B674C">
                <w:rPr>
                  <w:b/>
                  <w:noProof/>
                  <w:sz w:val="28"/>
                </w:rPr>
                <w:t>0462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D83AB1" w:rsidR="001E41F3" w:rsidRPr="00410371" w:rsidRDefault="00F46CAB" w:rsidP="00E13F3D">
            <w:pPr>
              <w:pStyle w:val="CRCoverPage"/>
              <w:spacing w:after="0"/>
              <w:jc w:val="center"/>
              <w:rPr>
                <w:b/>
                <w:noProof/>
              </w:rPr>
            </w:pPr>
            <w:fldSimple w:instr=" DOCPROPERTY  Revision  \* MERGEFORMAT ">
              <w:r w:rsidR="007B674C" w:rsidRPr="007B67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1CC33" w:rsidR="001E41F3" w:rsidRPr="00410371" w:rsidRDefault="00F46CAB">
            <w:pPr>
              <w:pStyle w:val="CRCoverPage"/>
              <w:spacing w:after="0"/>
              <w:jc w:val="center"/>
              <w:rPr>
                <w:noProof/>
                <w:sz w:val="28"/>
              </w:rPr>
            </w:pPr>
            <w:fldSimple w:instr=" DOCPROPERTY  Version  \* MERGEFORMAT ">
              <w:r w:rsidR="007B674C" w:rsidRPr="007B674C">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6E524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704C7B" w:rsidR="00F25D98" w:rsidRDefault="00270D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2DD69" w:rsidR="00F25D98" w:rsidRDefault="00270D3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EA9A9" w:rsidR="001E41F3" w:rsidRDefault="00B4760D">
            <w:pPr>
              <w:pStyle w:val="CRCoverPage"/>
              <w:spacing w:after="0"/>
              <w:ind w:left="100"/>
              <w:rPr>
                <w:noProof/>
              </w:rPr>
            </w:pPr>
            <w:r>
              <w:fldChar w:fldCharType="begin"/>
            </w:r>
            <w:r>
              <w:instrText xml:space="preserve"> DOCPROPERTY  CrTitle  \* MERGEFORMAT </w:instrText>
            </w:r>
            <w:r>
              <w:fldChar w:fldCharType="separate"/>
            </w:r>
            <w:r w:rsidR="007B674C">
              <w:t>Addition of missing field description for nr-DL-PRS-ResourceID/nr-DL-PRS-ResourceSetID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36770" w:rsidR="001E41F3" w:rsidRDefault="00F46CAB">
            <w:pPr>
              <w:pStyle w:val="CRCoverPage"/>
              <w:spacing w:after="0"/>
              <w:ind w:left="100"/>
              <w:rPr>
                <w:noProof/>
              </w:rPr>
            </w:pPr>
            <w:fldSimple w:instr=" DOCPROPERTY  SourceIfWg  \* MERGEFORMAT ">
              <w:r w:rsidR="007B674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E09D" w:rsidR="001E41F3" w:rsidRDefault="00F46CAB" w:rsidP="00547111">
            <w:pPr>
              <w:pStyle w:val="CRCoverPage"/>
              <w:spacing w:after="0"/>
              <w:ind w:left="100"/>
              <w:rPr>
                <w:noProof/>
              </w:rPr>
            </w:pPr>
            <w:fldSimple w:instr=" DOCPROPERTY  SourceIfTsg  \* MERGEFORMAT ">
              <w:r w:rsidR="007B674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6DB72" w:rsidR="001E41F3" w:rsidRDefault="00F46CAB">
            <w:pPr>
              <w:pStyle w:val="CRCoverPage"/>
              <w:spacing w:after="0"/>
              <w:ind w:left="100"/>
              <w:rPr>
                <w:noProof/>
              </w:rPr>
            </w:pPr>
            <w:fldSimple w:instr=" DOCPROPERTY  RelatedWis  \* MERGEFORMAT ">
              <w:r w:rsidR="007B674C">
                <w:rPr>
                  <w:noProof/>
                </w:rPr>
                <w:t>NR_pos-Core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6AD74" w:rsidR="001E41F3" w:rsidRDefault="00F46CAB">
            <w:pPr>
              <w:pStyle w:val="CRCoverPage"/>
              <w:spacing w:after="0"/>
              <w:ind w:left="100"/>
              <w:rPr>
                <w:noProof/>
              </w:rPr>
            </w:pPr>
            <w:fldSimple w:instr=" DOCPROPERTY  ResDate  \* MERGEFORMAT ">
              <w:r w:rsidR="007B674C">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CB910" w:rsidR="001E41F3" w:rsidRDefault="00F46CAB" w:rsidP="00D24991">
            <w:pPr>
              <w:pStyle w:val="CRCoverPage"/>
              <w:spacing w:after="0"/>
              <w:ind w:left="100" w:right="-609"/>
              <w:rPr>
                <w:b/>
                <w:noProof/>
              </w:rPr>
            </w:pPr>
            <w:fldSimple w:instr=" DOCPROPERTY  Cat  \* MERGEFORMAT ">
              <w:r w:rsidR="007B674C" w:rsidRPr="007B674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0B2C5" w:rsidR="001E41F3" w:rsidRDefault="00F46CAB">
            <w:pPr>
              <w:pStyle w:val="CRCoverPage"/>
              <w:spacing w:after="0"/>
              <w:ind w:left="100"/>
              <w:rPr>
                <w:noProof/>
              </w:rPr>
            </w:pPr>
            <w:fldSimple w:instr=" DOCPROPERTY  Release  \* MERGEFORMAT ">
              <w:r w:rsidR="007B674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470AE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F8445" w:rsidR="001E41F3" w:rsidRDefault="00270D36">
            <w:pPr>
              <w:pStyle w:val="CRCoverPage"/>
              <w:spacing w:after="0"/>
              <w:ind w:left="100"/>
              <w:rPr>
                <w:noProof/>
                <w:lang w:eastAsia="ko-KR"/>
              </w:rPr>
            </w:pPr>
            <w:r>
              <w:rPr>
                <w:rFonts w:hint="eastAsia"/>
                <w:noProof/>
                <w:lang w:eastAsia="ko-KR"/>
              </w:rPr>
              <w:t xml:space="preserve">The field descriptions of </w:t>
            </w:r>
            <w:r>
              <w:t xml:space="preserve">nr-DL-PRS-ResourceID-r16/nr-DL-PRS-ResourceSetID-r16 are missing in </w:t>
            </w:r>
            <w:r w:rsidRPr="00B15D13">
              <w:rPr>
                <w:i/>
              </w:rPr>
              <w:t>NR-DL-TDOA-SignalMeasurementInformation</w:t>
            </w:r>
            <w:r>
              <w:rPr>
                <w:i/>
              </w:rPr>
              <w:t xml:space="preserve">, </w:t>
            </w:r>
            <w:r w:rsidRPr="00B15D13">
              <w:rPr>
                <w:i/>
              </w:rPr>
              <w:t>NR-DL-AoD-SignalMeasurementInformation</w:t>
            </w:r>
            <w:r>
              <w:rPr>
                <w:i/>
              </w:rPr>
              <w:t xml:space="preserve">, </w:t>
            </w:r>
            <w:r w:rsidRPr="00270D36">
              <w:t xml:space="preserve">and </w:t>
            </w:r>
            <w:r w:rsidRPr="00B15D13">
              <w:rPr>
                <w:i/>
              </w:rPr>
              <w:t>NR-Multi-RTT-SignalMeasurementInformation</w:t>
            </w:r>
            <w:r>
              <w:rPr>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903428" w14:textId="182DD267" w:rsidR="001E41F3" w:rsidRDefault="00270D36" w:rsidP="00270D36">
            <w:pPr>
              <w:pStyle w:val="CRCoverPage"/>
              <w:spacing w:after="0"/>
              <w:ind w:firstLine="105"/>
              <w:rPr>
                <w:i/>
              </w:rPr>
            </w:pPr>
            <w:r>
              <w:rPr>
                <w:noProof/>
                <w:lang w:eastAsia="ko-KR"/>
              </w:rPr>
              <w:t xml:space="preserve">The field descriptions for </w:t>
            </w:r>
            <w:r>
              <w:t xml:space="preserve">nr-DL-PRS-ResourceID-r16/nr-DL-PRS-ResourceSetID-r16 are added in </w:t>
            </w:r>
            <w:r w:rsidRPr="00B15D13">
              <w:rPr>
                <w:i/>
              </w:rPr>
              <w:t>NR-DL-TDOA-SignalMeasurementInformation</w:t>
            </w:r>
            <w:r>
              <w:rPr>
                <w:i/>
              </w:rPr>
              <w:t xml:space="preserve">, </w:t>
            </w:r>
            <w:r w:rsidRPr="00B15D13">
              <w:rPr>
                <w:i/>
              </w:rPr>
              <w:t>NR-DL-AoD-SignalMeasurementInformation</w:t>
            </w:r>
            <w:r>
              <w:rPr>
                <w:i/>
              </w:rPr>
              <w:t xml:space="preserve">, </w:t>
            </w:r>
            <w:r w:rsidRPr="00270D36">
              <w:t xml:space="preserve">and </w:t>
            </w:r>
            <w:r w:rsidRPr="00B15D13">
              <w:rPr>
                <w:i/>
              </w:rPr>
              <w:t>NR-Multi-RTT-SignalMeasurementInformation</w:t>
            </w:r>
            <w:r>
              <w:rPr>
                <w:i/>
              </w:rPr>
              <w:t>.</w:t>
            </w:r>
          </w:p>
          <w:p w14:paraId="208E3252" w14:textId="77777777" w:rsidR="00270D36" w:rsidRDefault="00270D36" w:rsidP="00270D36">
            <w:pPr>
              <w:pStyle w:val="CRCoverPage"/>
              <w:spacing w:after="0"/>
              <w:ind w:firstLine="105"/>
              <w:rPr>
                <w:i/>
              </w:rPr>
            </w:pPr>
          </w:p>
          <w:p w14:paraId="2BC53975" w14:textId="77777777" w:rsidR="00270D36" w:rsidRDefault="00270D36" w:rsidP="00270D36">
            <w:pPr>
              <w:pStyle w:val="CRCoverPage"/>
              <w:spacing w:after="0"/>
              <w:ind w:left="100"/>
              <w:rPr>
                <w:rFonts w:cs="Arial"/>
                <w:b/>
                <w:noProof/>
              </w:rPr>
            </w:pPr>
            <w:r>
              <w:rPr>
                <w:rFonts w:cs="Arial"/>
                <w:b/>
                <w:noProof/>
              </w:rPr>
              <w:t>Impact analysis</w:t>
            </w:r>
          </w:p>
          <w:p w14:paraId="6A2583A0" w14:textId="77777777" w:rsidR="00362402" w:rsidRDefault="00362402" w:rsidP="00362402">
            <w:pPr>
              <w:pStyle w:val="CRCoverPage"/>
              <w:spacing w:after="0"/>
              <w:ind w:left="100"/>
              <w:rPr>
                <w:noProof/>
                <w:lang w:val="en-US" w:eastAsia="zh-CN"/>
              </w:rPr>
            </w:pPr>
            <w:r w:rsidRPr="00362402">
              <w:rPr>
                <w:noProof/>
                <w:u w:val="single"/>
                <w:lang w:val="en-US" w:eastAsia="zh-CN"/>
              </w:rPr>
              <w:t>Impacted 5G architecture o</w:t>
            </w:r>
            <w:bookmarkStart w:id="1" w:name="_GoBack"/>
            <w:bookmarkEnd w:id="1"/>
            <w:r w:rsidRPr="00362402">
              <w:rPr>
                <w:noProof/>
                <w:u w:val="single"/>
                <w:lang w:val="en-US" w:eastAsia="zh-CN"/>
              </w:rPr>
              <w:t>ptions</w:t>
            </w:r>
            <w:r>
              <w:rPr>
                <w:noProof/>
                <w:lang w:val="en-US" w:eastAsia="zh-CN"/>
              </w:rPr>
              <w:t>: NR SA, (NG)</w:t>
            </w:r>
            <w:r>
              <w:t>EN-DC, NE-DC</w:t>
            </w:r>
            <w:r>
              <w:rPr>
                <w:rFonts w:ascii="SimSun" w:hAnsi="SimSun" w:hint="eastAsia"/>
                <w:lang w:eastAsia="zh-CN"/>
              </w:rPr>
              <w:t>,</w:t>
            </w:r>
            <w:r>
              <w:t xml:space="preserve">NR-DC </w:t>
            </w:r>
          </w:p>
          <w:p w14:paraId="296925CD" w14:textId="77777777" w:rsidR="00362402" w:rsidRDefault="00362402" w:rsidP="00270D36">
            <w:pPr>
              <w:pStyle w:val="CRCoverPage"/>
              <w:spacing w:after="0"/>
              <w:ind w:left="100"/>
              <w:rPr>
                <w:rFonts w:cs="Arial"/>
                <w:noProof/>
                <w:u w:val="single"/>
              </w:rPr>
            </w:pPr>
          </w:p>
          <w:p w14:paraId="4839F720" w14:textId="19FA10F4" w:rsidR="00270D36" w:rsidRDefault="00270D36" w:rsidP="00270D36">
            <w:pPr>
              <w:pStyle w:val="CRCoverPage"/>
              <w:spacing w:after="0"/>
              <w:ind w:left="100"/>
              <w:rPr>
                <w:rFonts w:cs="Arial"/>
                <w:noProof/>
                <w:u w:val="single"/>
              </w:rPr>
            </w:pPr>
            <w:r>
              <w:rPr>
                <w:rFonts w:cs="Arial"/>
                <w:noProof/>
                <w:u w:val="single"/>
              </w:rPr>
              <w:t xml:space="preserve">Impacted functionality: </w:t>
            </w:r>
          </w:p>
          <w:p w14:paraId="3EDA1D61" w14:textId="5081F949" w:rsidR="00270D36" w:rsidRPr="00270D36" w:rsidRDefault="00270D36" w:rsidP="00270D36">
            <w:pPr>
              <w:pStyle w:val="CRCoverPage"/>
              <w:numPr>
                <w:ilvl w:val="0"/>
                <w:numId w:val="1"/>
              </w:numPr>
              <w:spacing w:after="0"/>
              <w:rPr>
                <w:rFonts w:cs="Arial"/>
                <w:noProof/>
                <w:lang w:val="en-US" w:eastAsia="zh-CN"/>
              </w:rPr>
            </w:pPr>
            <w:r>
              <w:rPr>
                <w:rFonts w:cs="Arial"/>
                <w:szCs w:val="18"/>
                <w:lang w:eastAsia="zh-CN"/>
              </w:rPr>
              <w:t xml:space="preserve">NR-DL-TDOA </w:t>
            </w:r>
            <w:r w:rsidRPr="00270D36">
              <w:rPr>
                <w:rFonts w:cs="Arial"/>
                <w:szCs w:val="18"/>
                <w:lang w:eastAsia="zh-CN"/>
              </w:rPr>
              <w:t xml:space="preserve">ProvideLocationInformation </w:t>
            </w:r>
          </w:p>
          <w:p w14:paraId="18DD6459" w14:textId="072647DF" w:rsidR="00270D36" w:rsidRPr="00270D36" w:rsidRDefault="00270D36" w:rsidP="00270D36">
            <w:pPr>
              <w:pStyle w:val="CRCoverPage"/>
              <w:numPr>
                <w:ilvl w:val="0"/>
                <w:numId w:val="1"/>
              </w:numPr>
              <w:spacing w:after="0"/>
              <w:rPr>
                <w:rFonts w:cs="Arial"/>
                <w:noProof/>
                <w:lang w:val="en-US" w:eastAsia="zh-CN"/>
              </w:rPr>
            </w:pPr>
            <w:r>
              <w:rPr>
                <w:rFonts w:cs="Arial"/>
                <w:szCs w:val="18"/>
                <w:lang w:eastAsia="zh-CN"/>
              </w:rPr>
              <w:t xml:space="preserve">NR-DL-AoD </w:t>
            </w:r>
            <w:r w:rsidRPr="00270D36">
              <w:rPr>
                <w:rFonts w:cs="Arial"/>
                <w:szCs w:val="18"/>
                <w:lang w:eastAsia="zh-CN"/>
              </w:rPr>
              <w:t xml:space="preserve">ProvideLocationInformation </w:t>
            </w:r>
          </w:p>
          <w:p w14:paraId="623EB0C5" w14:textId="34C0776D" w:rsidR="00270D36" w:rsidRPr="00270D36" w:rsidRDefault="00270D36" w:rsidP="00270D36">
            <w:pPr>
              <w:pStyle w:val="CRCoverPage"/>
              <w:numPr>
                <w:ilvl w:val="0"/>
                <w:numId w:val="1"/>
              </w:numPr>
              <w:spacing w:after="0"/>
              <w:rPr>
                <w:rFonts w:cs="Arial"/>
                <w:noProof/>
                <w:lang w:val="en-US" w:eastAsia="zh-CN"/>
              </w:rPr>
            </w:pPr>
            <w:r>
              <w:rPr>
                <w:rFonts w:cs="Arial"/>
                <w:noProof/>
                <w:lang w:val="en-US" w:eastAsia="zh-CN"/>
              </w:rPr>
              <w:t xml:space="preserve">NR-Multi-RTT </w:t>
            </w:r>
            <w:r w:rsidRPr="00270D36">
              <w:rPr>
                <w:rFonts w:cs="Arial"/>
                <w:noProof/>
                <w:lang w:val="en-US" w:eastAsia="zh-CN"/>
              </w:rPr>
              <w:t>ProvideLocationInformation</w:t>
            </w:r>
          </w:p>
          <w:p w14:paraId="570EFBFB" w14:textId="014D8D31" w:rsidR="00270D36" w:rsidRDefault="00270D36" w:rsidP="00270D36">
            <w:pPr>
              <w:pStyle w:val="CRCoverPage"/>
              <w:spacing w:after="0"/>
              <w:ind w:left="100"/>
              <w:rPr>
                <w:rFonts w:cs="Arial"/>
                <w:noProof/>
                <w:u w:val="single"/>
                <w:lang w:val="en-US" w:eastAsia="zh-CN"/>
              </w:rPr>
            </w:pPr>
          </w:p>
          <w:p w14:paraId="74E5B934" w14:textId="77777777" w:rsidR="00270D36" w:rsidRDefault="00270D36" w:rsidP="00270D36">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77A918CF" w:rsidR="00270D36" w:rsidRPr="00270D36" w:rsidRDefault="00270D36" w:rsidP="00270D36">
            <w:pPr>
              <w:pStyle w:val="CRCoverPage"/>
              <w:numPr>
                <w:ilvl w:val="0"/>
                <w:numId w:val="1"/>
              </w:numPr>
              <w:spacing w:after="0"/>
              <w:rPr>
                <w:rFonts w:cs="Arial"/>
                <w:noProof/>
                <w:lang w:val="en-US" w:eastAsia="zh-CN"/>
              </w:rPr>
            </w:pPr>
            <w:r>
              <w:rPr>
                <w:rFonts w:cs="Arial"/>
                <w:noProof/>
                <w:lang w:val="en-US" w:eastAsia="zh-CN"/>
              </w:rPr>
              <w:t>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78843" w:rsidR="001E41F3" w:rsidRDefault="00270D36" w:rsidP="00270D36">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 xml:space="preserve">field description for </w:t>
            </w:r>
            <w:r>
              <w:t>nr-DL-PRS-ResourceID-r16/nr-DL-PRS-ResourceSetID-r16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8E646" w:rsidR="001E41F3" w:rsidRDefault="00270D36">
            <w:pPr>
              <w:pStyle w:val="CRCoverPage"/>
              <w:spacing w:after="0"/>
              <w:ind w:left="100"/>
              <w:rPr>
                <w:noProof/>
                <w:lang w:eastAsia="ko-KR"/>
              </w:rPr>
            </w:pPr>
            <w:r>
              <w:rPr>
                <w:rFonts w:hint="eastAsia"/>
                <w:noProof/>
                <w:lang w:eastAsia="ko-KR"/>
              </w:rPr>
              <w:t xml:space="preserve">6.5.10.4, </w:t>
            </w:r>
            <w:r>
              <w:rPr>
                <w:noProof/>
                <w:lang w:eastAsia="ko-KR"/>
              </w:rPr>
              <w:t>6.5.11.4, 6.5.12.4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A787B" w:rsidR="001E41F3" w:rsidRDefault="00270D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4416D" w:rsidR="001E41F3" w:rsidRDefault="00270D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38D69" w:rsidR="001E41F3" w:rsidRDefault="00270D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B8046A" w14:textId="7C037508" w:rsidR="00270D36" w:rsidRDefault="00270D36" w:rsidP="00270D3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Pr>
          <w:i/>
          <w:noProof/>
        </w:rPr>
        <w:t>Start of 1</w:t>
      </w:r>
      <w:r w:rsidRPr="00270D36">
        <w:rPr>
          <w:i/>
          <w:noProof/>
          <w:vertAlign w:val="superscript"/>
        </w:rPr>
        <w:t>st</w:t>
      </w:r>
      <w:r>
        <w:rPr>
          <w:i/>
          <w:noProof/>
        </w:rPr>
        <w:t xml:space="preserve"> changes</w:t>
      </w:r>
      <w:bookmarkEnd w:id="2"/>
    </w:p>
    <w:p w14:paraId="17BDB64B" w14:textId="77777777" w:rsidR="00FB14BE" w:rsidRPr="00827156" w:rsidRDefault="00FB14BE" w:rsidP="00FB14BE">
      <w:pPr>
        <w:pStyle w:val="4"/>
        <w:rPr>
          <w:i/>
        </w:rPr>
      </w:pPr>
      <w:bookmarkStart w:id="3" w:name="_Toc139048867"/>
      <w:bookmarkStart w:id="4" w:name="_Toc12618282"/>
      <w:bookmarkStart w:id="5" w:name="_Toc37681196"/>
      <w:bookmarkStart w:id="6" w:name="_Toc46486768"/>
      <w:bookmarkStart w:id="7" w:name="_Toc52547113"/>
      <w:bookmarkStart w:id="8" w:name="_Toc52547643"/>
      <w:bookmarkStart w:id="9" w:name="_Toc52548173"/>
      <w:bookmarkStart w:id="10" w:name="_Toc52548703"/>
      <w:bookmarkStart w:id="11" w:name="_Toc139051267"/>
      <w:r w:rsidRPr="00827156">
        <w:t>–</w:t>
      </w:r>
      <w:r w:rsidRPr="00827156">
        <w:tab/>
      </w:r>
      <w:r w:rsidRPr="00827156">
        <w:rPr>
          <w:i/>
        </w:rPr>
        <w:t>NR-DL-TDOA-SignalMeasurementInformation</w:t>
      </w:r>
      <w:bookmarkEnd w:id="3"/>
    </w:p>
    <w:p w14:paraId="64070BB9" w14:textId="77777777" w:rsidR="00FB14BE" w:rsidRPr="00827156" w:rsidRDefault="00FB14BE" w:rsidP="00FB14BE">
      <w:pPr>
        <w:keepLines/>
        <w:overflowPunct w:val="0"/>
        <w:autoSpaceDE w:val="0"/>
        <w:autoSpaceDN w:val="0"/>
        <w:adjustRightInd w:val="0"/>
        <w:textAlignment w:val="baseline"/>
        <w:rPr>
          <w:lang w:eastAsia="ja-JP"/>
        </w:rPr>
      </w:pPr>
      <w:r w:rsidRPr="00827156">
        <w:t xml:space="preserve">The IE </w:t>
      </w:r>
      <w:r w:rsidRPr="00827156">
        <w:rPr>
          <w:i/>
        </w:rPr>
        <w:t>NR-DL-TDOA-SignalMeasurementInformation</w:t>
      </w:r>
      <w:r w:rsidRPr="00827156">
        <w:rPr>
          <w:noProof/>
        </w:rPr>
        <w:t xml:space="preserve"> is</w:t>
      </w:r>
      <w:r w:rsidRPr="00827156">
        <w:t xml:space="preserve"> used by the target device to provide NR DL-TDOA measurements to the location server.</w:t>
      </w:r>
    </w:p>
    <w:p w14:paraId="7D59A60C" w14:textId="77777777" w:rsidR="00FB14BE" w:rsidRPr="00827156" w:rsidRDefault="00FB14BE" w:rsidP="00FB14BE">
      <w:pPr>
        <w:pStyle w:val="NO"/>
        <w:rPr>
          <w:lang w:eastAsia="ko-KR"/>
        </w:rPr>
      </w:pPr>
      <w:r w:rsidRPr="00827156">
        <w:t>NOTE 1:</w:t>
      </w:r>
      <w:r w:rsidRPr="00827156">
        <w:tab/>
        <w:t xml:space="preserve">The </w:t>
      </w:r>
      <w:r w:rsidRPr="00827156">
        <w:rPr>
          <w:i/>
          <w:iCs/>
          <w:snapToGrid w:val="0"/>
        </w:rPr>
        <w:t xml:space="preserve">dl-PRS-ReferenceInfo </w:t>
      </w:r>
      <w:r w:rsidRPr="00827156">
        <w:rPr>
          <w:snapToGrid w:val="0"/>
        </w:rPr>
        <w:t xml:space="preserve">defines the </w:t>
      </w:r>
      <w:r w:rsidRPr="00827156">
        <w:rPr>
          <w:lang w:eastAsia="ko-KR"/>
        </w:rPr>
        <w:t>"</w:t>
      </w:r>
      <w:r w:rsidRPr="00827156">
        <w:rPr>
          <w:snapToGrid w:val="0"/>
        </w:rPr>
        <w:t>RSTD reference</w:t>
      </w:r>
      <w:r w:rsidRPr="00827156">
        <w:rPr>
          <w:lang w:eastAsia="ko-KR"/>
        </w:rPr>
        <w:t xml:space="preserve">" TRP. </w:t>
      </w:r>
      <w:r w:rsidRPr="00827156">
        <w:rPr>
          <w:snapToGrid w:val="0"/>
        </w:rPr>
        <w:t xml:space="preserve">The </w:t>
      </w:r>
      <w:r w:rsidRPr="00827156">
        <w:rPr>
          <w:i/>
          <w:iCs/>
          <w:snapToGrid w:val="0"/>
        </w:rPr>
        <w:t>nr-RSTD's</w:t>
      </w:r>
      <w:r w:rsidRPr="00827156">
        <w:rPr>
          <w:snapToGrid w:val="0"/>
        </w:rPr>
        <w:t xml:space="preserve"> and </w:t>
      </w:r>
      <w:r w:rsidRPr="00827156">
        <w:rPr>
          <w:i/>
          <w:iCs/>
          <w:snapToGrid w:val="0"/>
        </w:rPr>
        <w:t>nr-RSTD-ResultDiff</w:t>
      </w:r>
      <w:r w:rsidRPr="00827156">
        <w:rPr>
          <w:snapToGrid w:val="0"/>
        </w:rPr>
        <w:t>'s</w:t>
      </w:r>
      <w:r w:rsidRPr="00827156">
        <w:t xml:space="preserve"> in </w:t>
      </w:r>
      <w:r w:rsidRPr="00827156">
        <w:rPr>
          <w:i/>
          <w:iCs/>
        </w:rPr>
        <w:t xml:space="preserve">nr-DL-TDOA-MeasList </w:t>
      </w:r>
      <w:r w:rsidRPr="00827156">
        <w:t xml:space="preserve">are provided relative to the </w:t>
      </w:r>
      <w:r w:rsidRPr="00827156">
        <w:rPr>
          <w:lang w:eastAsia="ko-KR"/>
        </w:rPr>
        <w:t>"</w:t>
      </w:r>
      <w:r w:rsidRPr="00827156">
        <w:rPr>
          <w:snapToGrid w:val="0"/>
        </w:rPr>
        <w:t>RSTD reference</w:t>
      </w:r>
      <w:r w:rsidRPr="00827156">
        <w:rPr>
          <w:lang w:eastAsia="ko-KR"/>
        </w:rPr>
        <w:t>" TRP.</w:t>
      </w:r>
    </w:p>
    <w:p w14:paraId="73442580" w14:textId="77777777" w:rsidR="00FB14BE" w:rsidRPr="00827156" w:rsidRDefault="00FB14BE" w:rsidP="00FB14BE">
      <w:pPr>
        <w:pStyle w:val="NO"/>
        <w:rPr>
          <w:lang w:eastAsia="ko-KR"/>
        </w:rPr>
      </w:pPr>
      <w:r w:rsidRPr="00827156">
        <w:rPr>
          <w:lang w:eastAsia="ko-KR"/>
        </w:rPr>
        <w:t>NOTE 2:</w:t>
      </w:r>
      <w:r w:rsidRPr="00827156">
        <w:rPr>
          <w:lang w:eastAsia="ko-KR"/>
        </w:rPr>
        <w:tab/>
        <w:t>The "</w:t>
      </w:r>
      <w:r w:rsidRPr="00827156">
        <w:rPr>
          <w:snapToGrid w:val="0"/>
        </w:rPr>
        <w:t>RSTD reference</w:t>
      </w:r>
      <w:r w:rsidRPr="00827156">
        <w:rPr>
          <w:lang w:eastAsia="ko-KR"/>
        </w:rPr>
        <w:t>" TRP may or may not be the same as the "</w:t>
      </w:r>
      <w:r w:rsidRPr="00827156">
        <w:rPr>
          <w:snapToGrid w:val="0"/>
        </w:rPr>
        <w:t>assistance data reference</w:t>
      </w:r>
      <w:r w:rsidRPr="00827156">
        <w:rPr>
          <w:lang w:eastAsia="ko-KR"/>
        </w:rPr>
        <w:t xml:space="preserve">" TRP provided by </w:t>
      </w:r>
      <w:r w:rsidRPr="00827156">
        <w:rPr>
          <w:i/>
          <w:iCs/>
          <w:snapToGrid w:val="0"/>
        </w:rPr>
        <w:t xml:space="preserve">nr-DL-PRS-ReferenceInfo </w:t>
      </w:r>
      <w:r w:rsidRPr="00827156">
        <w:rPr>
          <w:snapToGrid w:val="0"/>
        </w:rPr>
        <w:t xml:space="preserve">in </w:t>
      </w:r>
      <w:r w:rsidRPr="00827156">
        <w:t xml:space="preserve">IE </w:t>
      </w:r>
      <w:r w:rsidRPr="00827156">
        <w:rPr>
          <w:i/>
        </w:rPr>
        <w:t>NR-DL-PRS-AssistanceData.</w:t>
      </w:r>
    </w:p>
    <w:p w14:paraId="185F852E" w14:textId="77777777" w:rsidR="00FB14BE" w:rsidRPr="00827156" w:rsidRDefault="00FB14BE" w:rsidP="00FB14BE">
      <w:pPr>
        <w:pStyle w:val="NO"/>
        <w:rPr>
          <w:lang w:eastAsia="ko-KR"/>
        </w:rPr>
      </w:pPr>
      <w:r w:rsidRPr="00827156">
        <w:rPr>
          <w:lang w:eastAsia="ko-KR"/>
        </w:rPr>
        <w:t>NOTE 3:</w:t>
      </w:r>
      <w:r w:rsidRPr="00827156">
        <w:rPr>
          <w:lang w:eastAsia="ko-KR"/>
        </w:rPr>
        <w:tab/>
        <w:t xml:space="preserve">The target device includes a value of zero for the </w:t>
      </w:r>
      <w:r w:rsidRPr="00827156">
        <w:rPr>
          <w:i/>
          <w:iCs/>
          <w:snapToGrid w:val="0"/>
        </w:rPr>
        <w:t xml:space="preserve">nr-RSTD </w:t>
      </w:r>
      <w:r w:rsidRPr="00827156">
        <w:rPr>
          <w:snapToGrid w:val="0"/>
        </w:rPr>
        <w:t xml:space="preserve">and </w:t>
      </w:r>
      <w:r w:rsidRPr="00827156">
        <w:rPr>
          <w:i/>
          <w:iCs/>
          <w:snapToGrid w:val="0"/>
        </w:rPr>
        <w:t>nr-RSTD-ResultDiff</w:t>
      </w:r>
      <w:r w:rsidRPr="00827156">
        <w:rPr>
          <w:lang w:eastAsia="ko-KR"/>
        </w:rPr>
        <w:t xml:space="preserve"> of the "RSTD reference" TRP in </w:t>
      </w:r>
      <w:r w:rsidRPr="00827156">
        <w:rPr>
          <w:i/>
          <w:iCs/>
          <w:snapToGrid w:val="0"/>
        </w:rPr>
        <w:t>nr-DL-TDOA-MeasList</w:t>
      </w:r>
      <w:r w:rsidRPr="00827156">
        <w:rPr>
          <w:lang w:eastAsia="ko-KR"/>
        </w:rPr>
        <w:t>.</w:t>
      </w:r>
    </w:p>
    <w:p w14:paraId="2384FBEC" w14:textId="77777777" w:rsidR="00FB14BE" w:rsidRPr="00827156" w:rsidRDefault="00FB14BE" w:rsidP="00FB14BE">
      <w:pPr>
        <w:pStyle w:val="PL"/>
        <w:shd w:val="clear" w:color="auto" w:fill="E6E6E6"/>
      </w:pPr>
      <w:r w:rsidRPr="00827156">
        <w:t>-- ASN1START</w:t>
      </w:r>
    </w:p>
    <w:p w14:paraId="3FC147C7" w14:textId="77777777" w:rsidR="00FB14BE" w:rsidRPr="00827156" w:rsidRDefault="00FB14BE" w:rsidP="00FB14BE">
      <w:pPr>
        <w:pStyle w:val="PL"/>
        <w:shd w:val="clear" w:color="auto" w:fill="E6E6E6"/>
        <w:rPr>
          <w:snapToGrid w:val="0"/>
        </w:rPr>
      </w:pPr>
    </w:p>
    <w:p w14:paraId="74EB7C39" w14:textId="77777777" w:rsidR="00FB14BE" w:rsidRPr="00827156" w:rsidRDefault="00FB14BE" w:rsidP="00FB14BE">
      <w:pPr>
        <w:pStyle w:val="PL"/>
        <w:shd w:val="clear" w:color="auto" w:fill="E6E6E6"/>
        <w:rPr>
          <w:snapToGrid w:val="0"/>
        </w:rPr>
      </w:pPr>
      <w:r w:rsidRPr="00827156">
        <w:rPr>
          <w:snapToGrid w:val="0"/>
        </w:rPr>
        <w:t>NR-DL-TDOA-SignalMeasurementInformation-r16 ::= SEQUENCE {</w:t>
      </w:r>
    </w:p>
    <w:p w14:paraId="09099C3C" w14:textId="77777777" w:rsidR="00FB14BE" w:rsidRPr="00827156" w:rsidRDefault="00FB14BE" w:rsidP="00FB14BE">
      <w:pPr>
        <w:pStyle w:val="PL"/>
        <w:shd w:val="clear" w:color="auto" w:fill="E6E6E6"/>
        <w:rPr>
          <w:snapToGrid w:val="0"/>
        </w:rPr>
      </w:pPr>
      <w:r w:rsidRPr="00827156">
        <w:rPr>
          <w:snapToGrid w:val="0"/>
        </w:rPr>
        <w:tab/>
        <w:t>dl-PRS-ReferenceInfo-r16</w:t>
      </w:r>
      <w:r w:rsidRPr="00827156">
        <w:rPr>
          <w:snapToGrid w:val="0"/>
        </w:rPr>
        <w:tab/>
      </w:r>
      <w:r w:rsidRPr="00827156">
        <w:rPr>
          <w:snapToGrid w:val="0"/>
        </w:rPr>
        <w:tab/>
        <w:t>DL-PRS-ID-Info-r16,</w:t>
      </w:r>
    </w:p>
    <w:p w14:paraId="50BB5149" w14:textId="77777777" w:rsidR="00FB14BE" w:rsidRPr="00827156" w:rsidRDefault="00FB14BE" w:rsidP="00FB14BE">
      <w:pPr>
        <w:pStyle w:val="PL"/>
        <w:shd w:val="clear" w:color="auto" w:fill="E6E6E6"/>
        <w:rPr>
          <w:snapToGrid w:val="0"/>
        </w:rPr>
      </w:pPr>
      <w:r w:rsidRPr="00827156">
        <w:rPr>
          <w:snapToGrid w:val="0"/>
        </w:rPr>
        <w:tab/>
        <w:t>nr-DL-TDOA-MeasList-r16</w:t>
      </w:r>
      <w:r w:rsidRPr="00827156">
        <w:rPr>
          <w:snapToGrid w:val="0"/>
        </w:rPr>
        <w:tab/>
      </w:r>
      <w:r w:rsidRPr="00827156">
        <w:rPr>
          <w:snapToGrid w:val="0"/>
        </w:rPr>
        <w:tab/>
      </w:r>
      <w:r w:rsidRPr="00827156">
        <w:rPr>
          <w:snapToGrid w:val="0"/>
        </w:rPr>
        <w:tab/>
        <w:t>NR-DL-TDOA-MeasList-r16,</w:t>
      </w:r>
    </w:p>
    <w:p w14:paraId="3D2A2CCB" w14:textId="77777777" w:rsidR="00FB14BE" w:rsidRPr="00827156" w:rsidRDefault="00FB14BE" w:rsidP="00FB14BE">
      <w:pPr>
        <w:pStyle w:val="PL"/>
        <w:shd w:val="clear" w:color="auto" w:fill="E6E6E6"/>
        <w:rPr>
          <w:snapToGrid w:val="0"/>
        </w:rPr>
      </w:pPr>
      <w:r w:rsidRPr="00827156">
        <w:rPr>
          <w:snapToGrid w:val="0"/>
        </w:rPr>
        <w:tab/>
        <w:t>...</w:t>
      </w:r>
    </w:p>
    <w:p w14:paraId="16054855" w14:textId="77777777" w:rsidR="00FB14BE" w:rsidRPr="00827156" w:rsidRDefault="00FB14BE" w:rsidP="00FB14BE">
      <w:pPr>
        <w:pStyle w:val="PL"/>
        <w:shd w:val="clear" w:color="auto" w:fill="E6E6E6"/>
        <w:rPr>
          <w:snapToGrid w:val="0"/>
        </w:rPr>
      </w:pPr>
      <w:r w:rsidRPr="00827156">
        <w:rPr>
          <w:snapToGrid w:val="0"/>
        </w:rPr>
        <w:t>}</w:t>
      </w:r>
    </w:p>
    <w:p w14:paraId="63B49D86" w14:textId="77777777" w:rsidR="00FB14BE" w:rsidRPr="00827156" w:rsidRDefault="00FB14BE" w:rsidP="00FB14BE">
      <w:pPr>
        <w:pStyle w:val="PL"/>
        <w:shd w:val="clear" w:color="auto" w:fill="E6E6E6"/>
        <w:rPr>
          <w:snapToGrid w:val="0"/>
        </w:rPr>
      </w:pPr>
    </w:p>
    <w:p w14:paraId="230C03CF" w14:textId="77777777" w:rsidR="00FB14BE" w:rsidRPr="00827156" w:rsidRDefault="00FB14BE" w:rsidP="00FB14BE">
      <w:pPr>
        <w:pStyle w:val="PL"/>
        <w:shd w:val="clear" w:color="auto" w:fill="E6E6E6"/>
        <w:rPr>
          <w:snapToGrid w:val="0"/>
        </w:rPr>
      </w:pPr>
      <w:r w:rsidRPr="00827156">
        <w:rPr>
          <w:snapToGrid w:val="0"/>
        </w:rPr>
        <w:t>NR-DL-TDOA-MeasList-r16 ::= SEQUENCE (SIZE(1..</w:t>
      </w:r>
      <w:r w:rsidRPr="00827156">
        <w:t>nrMaxTRPs-r16</w:t>
      </w:r>
      <w:r w:rsidRPr="00827156">
        <w:rPr>
          <w:snapToGrid w:val="0"/>
        </w:rPr>
        <w:t>)) OF NR-DL-TDOA-MeasElement-r16</w:t>
      </w:r>
    </w:p>
    <w:p w14:paraId="1EFAE5C8" w14:textId="77777777" w:rsidR="00FB14BE" w:rsidRPr="00827156" w:rsidRDefault="00FB14BE" w:rsidP="00FB14BE">
      <w:pPr>
        <w:pStyle w:val="PL"/>
        <w:shd w:val="clear" w:color="auto" w:fill="E6E6E6"/>
        <w:rPr>
          <w:snapToGrid w:val="0"/>
        </w:rPr>
      </w:pPr>
    </w:p>
    <w:p w14:paraId="1A4DEB5F" w14:textId="77777777" w:rsidR="00FB14BE" w:rsidRPr="00827156" w:rsidRDefault="00FB14BE" w:rsidP="00FB14BE">
      <w:pPr>
        <w:pStyle w:val="PL"/>
        <w:shd w:val="clear" w:color="auto" w:fill="E6E6E6"/>
        <w:rPr>
          <w:snapToGrid w:val="0"/>
        </w:rPr>
      </w:pPr>
      <w:r w:rsidRPr="00827156">
        <w:rPr>
          <w:snapToGrid w:val="0"/>
        </w:rPr>
        <w:t>NR-DL-TDOA-MeasElement-r16 ::= SEQUENCE {</w:t>
      </w:r>
    </w:p>
    <w:p w14:paraId="3A4B5A74" w14:textId="77777777" w:rsidR="00FB14BE" w:rsidRPr="00827156" w:rsidRDefault="00FB14BE" w:rsidP="00FB14BE">
      <w:pPr>
        <w:pStyle w:val="PL"/>
        <w:shd w:val="clear" w:color="auto" w:fill="E6E6E6"/>
        <w:rPr>
          <w:snapToGrid w:val="0"/>
          <w:lang w:eastAsia="ja-JP"/>
        </w:rPr>
      </w:pPr>
      <w:r w:rsidRPr="00827156">
        <w:rPr>
          <w:snapToGrid w:val="0"/>
        </w:rPr>
        <w:tab/>
        <w:t>dl-PRS-ID-r16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(0..255),</w:t>
      </w:r>
    </w:p>
    <w:p w14:paraId="77D9DDCB" w14:textId="77777777" w:rsidR="00FB14BE" w:rsidRPr="00827156" w:rsidRDefault="00FB14BE" w:rsidP="00FB14BE">
      <w:pPr>
        <w:pStyle w:val="PL"/>
        <w:shd w:val="clear" w:color="auto" w:fill="E6E6E6"/>
        <w:rPr>
          <w:snapToGrid w:val="0"/>
        </w:rPr>
      </w:pPr>
      <w:r w:rsidRPr="00827156">
        <w:rPr>
          <w:snapToGrid w:val="0"/>
        </w:rPr>
        <w:tab/>
        <w:t>nr-PhysCellID-r16</w:t>
      </w:r>
      <w:r w:rsidRPr="00827156">
        <w:rPr>
          <w:snapToGrid w:val="0"/>
        </w:rPr>
        <w:tab/>
      </w:r>
      <w:r w:rsidRPr="00827156">
        <w:rPr>
          <w:snapToGrid w:val="0"/>
        </w:rPr>
        <w:tab/>
      </w:r>
      <w:r w:rsidRPr="00827156">
        <w:rPr>
          <w:snapToGrid w:val="0"/>
        </w:rPr>
        <w:tab/>
      </w:r>
      <w:r w:rsidRPr="00827156">
        <w:rPr>
          <w:snapToGrid w:val="0"/>
        </w:rPr>
        <w:tab/>
        <w:t>NR-PhysCellID-r16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7C1EA3C9" w14:textId="77777777" w:rsidR="00FB14BE" w:rsidRPr="00827156" w:rsidRDefault="00FB14BE" w:rsidP="00FB14BE">
      <w:pPr>
        <w:pStyle w:val="PL"/>
        <w:shd w:val="clear" w:color="auto" w:fill="E6E6E6"/>
        <w:rPr>
          <w:snapToGrid w:val="0"/>
        </w:rPr>
      </w:pPr>
      <w:r w:rsidRPr="00827156">
        <w:rPr>
          <w:snapToGrid w:val="0"/>
        </w:rPr>
        <w:tab/>
        <w:t>nr-CellGlobalID-r16</w:t>
      </w:r>
      <w:r w:rsidRPr="00827156">
        <w:rPr>
          <w:snapToGrid w:val="0"/>
        </w:rPr>
        <w:tab/>
      </w:r>
      <w:r w:rsidRPr="00827156">
        <w:rPr>
          <w:snapToGrid w:val="0"/>
        </w:rPr>
        <w:tab/>
      </w:r>
      <w:r w:rsidRPr="00827156">
        <w:rPr>
          <w:snapToGrid w:val="0"/>
        </w:rPr>
        <w:tab/>
      </w:r>
      <w:r w:rsidRPr="00827156">
        <w:rPr>
          <w:snapToGrid w:val="0"/>
        </w:rPr>
        <w:tab/>
        <w:t>NCGI-r15</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3E7E5DB7" w14:textId="77777777" w:rsidR="00FB14BE" w:rsidRPr="00827156" w:rsidRDefault="00FB14BE" w:rsidP="00FB14BE">
      <w:pPr>
        <w:pStyle w:val="PL"/>
        <w:shd w:val="clear" w:color="auto" w:fill="E6E6E6"/>
      </w:pPr>
      <w:r w:rsidRPr="00827156">
        <w:rPr>
          <w:snapToGrid w:val="0"/>
        </w:rPr>
        <w:tab/>
      </w:r>
      <w:r w:rsidRPr="00827156">
        <w:t>nr-ARFCN</w:t>
      </w:r>
      <w:r w:rsidRPr="00827156">
        <w:rPr>
          <w:snapToGrid w:val="0"/>
        </w:rPr>
        <w:t>-r16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ARFCN-ValueNR-r15</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10DE0D86" w14:textId="77777777" w:rsidR="00FB14BE" w:rsidRPr="00827156" w:rsidRDefault="00FB14BE" w:rsidP="00FB14BE">
      <w:pPr>
        <w:pStyle w:val="PL"/>
        <w:shd w:val="clear" w:color="auto" w:fill="E6E6E6"/>
        <w:rPr>
          <w:snapToGrid w:val="0"/>
        </w:rPr>
      </w:pPr>
      <w:r w:rsidRPr="00827156">
        <w:rPr>
          <w:snapToGrid w:val="0"/>
        </w:rPr>
        <w:tab/>
        <w:t>nr-DL-PRS-ResourceID-r16</w:t>
      </w:r>
      <w:r w:rsidRPr="00827156">
        <w:rPr>
          <w:snapToGrid w:val="0"/>
        </w:rPr>
        <w:tab/>
      </w:r>
      <w:r w:rsidRPr="00827156">
        <w:rPr>
          <w:snapToGrid w:val="0"/>
        </w:rPr>
        <w:tab/>
        <w:t>NR-DL-PRS-ResourceID-r16</w:t>
      </w:r>
      <w:r w:rsidRPr="00827156">
        <w:rPr>
          <w:snapToGrid w:val="0"/>
        </w:rPr>
        <w:tab/>
      </w:r>
      <w:r w:rsidRPr="00827156">
        <w:tab/>
      </w:r>
      <w:r w:rsidRPr="00827156">
        <w:tab/>
      </w:r>
      <w:r w:rsidRPr="00827156">
        <w:tab/>
      </w:r>
      <w:r w:rsidRPr="00827156">
        <w:tab/>
      </w:r>
      <w:r w:rsidRPr="00827156">
        <w:tab/>
        <w:t>OPTIONAL</w:t>
      </w:r>
      <w:r w:rsidRPr="00827156">
        <w:rPr>
          <w:snapToGrid w:val="0"/>
        </w:rPr>
        <w:t>,</w:t>
      </w:r>
    </w:p>
    <w:p w14:paraId="31B99191" w14:textId="77777777" w:rsidR="00FB14BE" w:rsidRPr="00827156" w:rsidRDefault="00FB14BE" w:rsidP="00FB14BE">
      <w:pPr>
        <w:pStyle w:val="PL"/>
        <w:shd w:val="clear" w:color="auto" w:fill="E6E6E6"/>
      </w:pPr>
      <w:r w:rsidRPr="00827156">
        <w:tab/>
        <w:t>nr-DL-PRS-ResourceSetID-r16</w:t>
      </w:r>
      <w:r w:rsidRPr="00827156">
        <w:tab/>
      </w:r>
      <w:r w:rsidRPr="00827156">
        <w:tab/>
        <w:t>NR-DL-PRS-ResourceSetID-r16</w:t>
      </w:r>
      <w:r w:rsidRPr="00827156">
        <w:tab/>
      </w:r>
      <w:r w:rsidRPr="00827156">
        <w:tab/>
      </w:r>
      <w:r w:rsidRPr="00827156">
        <w:tab/>
      </w:r>
      <w:r w:rsidRPr="00827156">
        <w:tab/>
      </w:r>
      <w:r w:rsidRPr="00827156">
        <w:tab/>
      </w:r>
      <w:r w:rsidRPr="00827156">
        <w:tab/>
        <w:t>OPTIONAL,</w:t>
      </w:r>
    </w:p>
    <w:p w14:paraId="371230E2" w14:textId="77777777" w:rsidR="00FB14BE" w:rsidRPr="00827156" w:rsidRDefault="00FB14BE" w:rsidP="00FB14BE">
      <w:pPr>
        <w:pStyle w:val="PL"/>
        <w:shd w:val="clear" w:color="auto" w:fill="E6E6E6"/>
        <w:rPr>
          <w:snapToGrid w:val="0"/>
        </w:rPr>
      </w:pPr>
      <w:r w:rsidRPr="00827156">
        <w:rPr>
          <w:snapToGrid w:val="0"/>
        </w:rPr>
        <w:tab/>
        <w:t>nr-TimeStamp-r16</w:t>
      </w:r>
      <w:r w:rsidRPr="00827156">
        <w:rPr>
          <w:snapToGrid w:val="0"/>
        </w:rPr>
        <w:tab/>
      </w:r>
      <w:r w:rsidRPr="00827156">
        <w:rPr>
          <w:snapToGrid w:val="0"/>
        </w:rPr>
        <w:tab/>
      </w:r>
      <w:r w:rsidRPr="00827156">
        <w:rPr>
          <w:snapToGrid w:val="0"/>
        </w:rPr>
        <w:tab/>
      </w:r>
      <w:r w:rsidRPr="00827156">
        <w:rPr>
          <w:snapToGrid w:val="0"/>
        </w:rPr>
        <w:tab/>
        <w:t>NR-TimeStamp-r16,</w:t>
      </w:r>
    </w:p>
    <w:p w14:paraId="4FEA1356" w14:textId="77777777" w:rsidR="00FB14BE" w:rsidRPr="00827156" w:rsidRDefault="00FB14BE" w:rsidP="00FB14BE">
      <w:pPr>
        <w:pStyle w:val="PL"/>
        <w:shd w:val="clear" w:color="auto" w:fill="E6E6E6"/>
        <w:rPr>
          <w:snapToGrid w:val="0"/>
        </w:rPr>
      </w:pPr>
      <w:r w:rsidRPr="00827156">
        <w:rPr>
          <w:snapToGrid w:val="0"/>
        </w:rPr>
        <w:tab/>
        <w:t>nr-RSTD-r16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CHOICE {</w:t>
      </w:r>
    </w:p>
    <w:p w14:paraId="61F49DC9"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k0-r16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snapToGrid w:val="0"/>
        </w:rPr>
        <w:t>1970049),</w:t>
      </w:r>
    </w:p>
    <w:p w14:paraId="0056162B"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k1-r16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snapToGrid w:val="0"/>
        </w:rPr>
        <w:t>985025),</w:t>
      </w:r>
    </w:p>
    <w:p w14:paraId="019D238D"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k2-r16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bCs/>
          <w:snapToGrid w:val="0"/>
        </w:rPr>
        <w:t>492513</w:t>
      </w:r>
      <w:r w:rsidRPr="00827156">
        <w:rPr>
          <w:snapToGrid w:val="0"/>
        </w:rPr>
        <w:t>),</w:t>
      </w:r>
    </w:p>
    <w:p w14:paraId="046986FC"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k3-r16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snapToGrid w:val="0"/>
        </w:rPr>
        <w:t>246257),</w:t>
      </w:r>
    </w:p>
    <w:p w14:paraId="5F6C1A38"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k4-r16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snapToGrid w:val="0"/>
        </w:rPr>
        <w:t>123129),</w:t>
      </w:r>
    </w:p>
    <w:p w14:paraId="5136BCFF"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k5-r16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snapToGrid w:val="0"/>
        </w:rPr>
        <w:t>61565),</w:t>
      </w:r>
    </w:p>
    <w:p w14:paraId="3BFD56A2"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w:t>
      </w:r>
    </w:p>
    <w:p w14:paraId="00F15015" w14:textId="77777777" w:rsidR="00FB14BE" w:rsidRPr="00827156" w:rsidRDefault="00FB14BE" w:rsidP="00FB14BE">
      <w:pPr>
        <w:pStyle w:val="PL"/>
        <w:shd w:val="clear" w:color="auto" w:fill="E6E6E6"/>
        <w:rPr>
          <w:snapToGrid w:val="0"/>
        </w:rPr>
      </w:pPr>
      <w:r w:rsidRPr="00827156">
        <w:rPr>
          <w:snapToGrid w:val="0"/>
        </w:rPr>
        <w:tab/>
        <w:t>},</w:t>
      </w:r>
    </w:p>
    <w:p w14:paraId="4499F731" w14:textId="77777777" w:rsidR="00FB14BE" w:rsidRPr="00827156" w:rsidRDefault="00FB14BE" w:rsidP="00FB14BE">
      <w:pPr>
        <w:pStyle w:val="PL"/>
        <w:shd w:val="clear" w:color="auto" w:fill="E6E6E6"/>
        <w:rPr>
          <w:snapToGrid w:val="0"/>
        </w:rPr>
      </w:pPr>
      <w:r w:rsidRPr="00827156">
        <w:rPr>
          <w:snapToGrid w:val="0"/>
        </w:rPr>
        <w:tab/>
        <w:t>nr-AdditionalPathList-r16</w:t>
      </w:r>
      <w:r w:rsidRPr="00827156">
        <w:rPr>
          <w:snapToGrid w:val="0"/>
        </w:rPr>
        <w:tab/>
      </w:r>
      <w:r w:rsidRPr="00827156">
        <w:rPr>
          <w:snapToGrid w:val="0"/>
        </w:rPr>
        <w:tab/>
        <w:t>NR-AdditionalPathList-r16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61ACEA2B" w14:textId="77777777" w:rsidR="00FB14BE" w:rsidRPr="00827156" w:rsidRDefault="00FB14BE" w:rsidP="00FB14BE">
      <w:pPr>
        <w:pStyle w:val="PL"/>
        <w:shd w:val="clear" w:color="auto" w:fill="E6E6E6"/>
        <w:rPr>
          <w:snapToGrid w:val="0"/>
        </w:rPr>
      </w:pPr>
      <w:r w:rsidRPr="00827156">
        <w:rPr>
          <w:snapToGrid w:val="0"/>
        </w:rPr>
        <w:tab/>
        <w:t>nr-TimingQuality-r16</w:t>
      </w:r>
      <w:r w:rsidRPr="00827156">
        <w:rPr>
          <w:snapToGrid w:val="0"/>
        </w:rPr>
        <w:tab/>
      </w:r>
      <w:r w:rsidRPr="00827156">
        <w:rPr>
          <w:snapToGrid w:val="0"/>
        </w:rPr>
        <w:tab/>
      </w:r>
      <w:r w:rsidRPr="00827156">
        <w:rPr>
          <w:snapToGrid w:val="0"/>
        </w:rPr>
        <w:tab/>
        <w:t>NR-TimingQuality-r16,</w:t>
      </w:r>
    </w:p>
    <w:p w14:paraId="41A050FB" w14:textId="77777777" w:rsidR="00FB14BE" w:rsidRPr="00827156" w:rsidRDefault="00FB14BE" w:rsidP="00FB14BE">
      <w:pPr>
        <w:pStyle w:val="PL"/>
        <w:shd w:val="clear" w:color="auto" w:fill="E6E6E6"/>
      </w:pPr>
      <w:r w:rsidRPr="00827156">
        <w:rPr>
          <w:snapToGrid w:val="0"/>
        </w:rPr>
        <w:tab/>
        <w:t>nr-DL-PRS-RSRP</w:t>
      </w:r>
      <w:r w:rsidRPr="00827156">
        <w:t>-Result-r16</w:t>
      </w:r>
      <w:r w:rsidRPr="00827156">
        <w:tab/>
      </w:r>
      <w:r w:rsidRPr="00827156">
        <w:tab/>
        <w:t>INTEGER (0..126)</w:t>
      </w:r>
      <w:r w:rsidRPr="00827156">
        <w:tab/>
      </w:r>
      <w:r w:rsidRPr="00827156">
        <w:tab/>
      </w:r>
      <w:r w:rsidRPr="00827156">
        <w:tab/>
      </w:r>
      <w:r w:rsidRPr="00827156">
        <w:tab/>
      </w:r>
      <w:r w:rsidRPr="00827156">
        <w:tab/>
      </w:r>
      <w:r w:rsidRPr="00827156">
        <w:tab/>
      </w:r>
      <w:r w:rsidRPr="00827156">
        <w:tab/>
      </w:r>
      <w:r w:rsidRPr="00827156">
        <w:tab/>
        <w:t>OPTIONAL,</w:t>
      </w:r>
    </w:p>
    <w:p w14:paraId="3E4F9376" w14:textId="77777777" w:rsidR="00FB14BE" w:rsidRPr="00827156" w:rsidRDefault="00FB14BE" w:rsidP="00FB14BE">
      <w:pPr>
        <w:pStyle w:val="PL"/>
        <w:shd w:val="clear" w:color="auto" w:fill="E6E6E6"/>
        <w:rPr>
          <w:snapToGrid w:val="0"/>
        </w:rPr>
      </w:pPr>
      <w:r w:rsidRPr="00827156">
        <w:rPr>
          <w:snapToGrid w:val="0"/>
        </w:rPr>
        <w:tab/>
        <w:t>nr-DL-TDOA-AdditionalMeasurements-r16</w:t>
      </w:r>
    </w:p>
    <w:p w14:paraId="0DD8ED63"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NR-DL-TDOA-AdditionalMeasurements-r16</w:t>
      </w:r>
      <w:r w:rsidRPr="00827156">
        <w:rPr>
          <w:snapToGrid w:val="0"/>
        </w:rPr>
        <w:tab/>
      </w:r>
      <w:r w:rsidRPr="00827156">
        <w:rPr>
          <w:snapToGrid w:val="0"/>
        </w:rPr>
        <w:tab/>
      </w:r>
      <w:r w:rsidRPr="00827156">
        <w:rPr>
          <w:snapToGrid w:val="0"/>
        </w:rPr>
        <w:tab/>
        <w:t>OPTIONAL,</w:t>
      </w:r>
    </w:p>
    <w:p w14:paraId="5617A86F" w14:textId="77777777" w:rsidR="00FB14BE" w:rsidRPr="00827156" w:rsidRDefault="00FB14BE" w:rsidP="00FB14BE">
      <w:pPr>
        <w:pStyle w:val="PL"/>
        <w:shd w:val="clear" w:color="auto" w:fill="E6E6E6"/>
        <w:rPr>
          <w:snapToGrid w:val="0"/>
        </w:rPr>
      </w:pPr>
      <w:r w:rsidRPr="00827156">
        <w:rPr>
          <w:snapToGrid w:val="0"/>
        </w:rPr>
        <w:tab/>
        <w:t>...</w:t>
      </w:r>
    </w:p>
    <w:p w14:paraId="64A59060" w14:textId="77777777" w:rsidR="00FB14BE" w:rsidRPr="00827156" w:rsidRDefault="00FB14BE" w:rsidP="00FB14BE">
      <w:pPr>
        <w:pStyle w:val="PL"/>
        <w:shd w:val="clear" w:color="auto" w:fill="E6E6E6"/>
        <w:rPr>
          <w:snapToGrid w:val="0"/>
        </w:rPr>
      </w:pPr>
      <w:r w:rsidRPr="00827156">
        <w:rPr>
          <w:snapToGrid w:val="0"/>
        </w:rPr>
        <w:t>}</w:t>
      </w:r>
    </w:p>
    <w:p w14:paraId="3EA09BDA" w14:textId="77777777" w:rsidR="00FB14BE" w:rsidRPr="00827156" w:rsidRDefault="00FB14BE" w:rsidP="00FB14BE">
      <w:pPr>
        <w:pStyle w:val="PL"/>
        <w:shd w:val="clear" w:color="auto" w:fill="E6E6E6"/>
        <w:rPr>
          <w:snapToGrid w:val="0"/>
        </w:rPr>
      </w:pPr>
    </w:p>
    <w:p w14:paraId="3287C008" w14:textId="77777777" w:rsidR="00FB14BE" w:rsidRPr="00827156" w:rsidRDefault="00FB14BE" w:rsidP="00FB14BE">
      <w:pPr>
        <w:pStyle w:val="PL"/>
        <w:shd w:val="clear" w:color="auto" w:fill="E6E6E6"/>
        <w:rPr>
          <w:snapToGrid w:val="0"/>
        </w:rPr>
      </w:pPr>
      <w:r w:rsidRPr="00827156">
        <w:rPr>
          <w:snapToGrid w:val="0"/>
        </w:rPr>
        <w:t>NR-DL-TDOA-AdditionalMeasurements-r16 ::= SEQUENCE (SIZE (1..3)) OF</w:t>
      </w:r>
    </w:p>
    <w:p w14:paraId="1CDEB179"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NR-DL-TDOA-AdditionalMeasurementElement-r16</w:t>
      </w:r>
    </w:p>
    <w:p w14:paraId="264B3C23" w14:textId="77777777" w:rsidR="00FB14BE" w:rsidRPr="00827156" w:rsidRDefault="00FB14BE" w:rsidP="00FB14BE">
      <w:pPr>
        <w:pStyle w:val="PL"/>
        <w:shd w:val="clear" w:color="auto" w:fill="E6E6E6"/>
        <w:rPr>
          <w:snapToGrid w:val="0"/>
        </w:rPr>
      </w:pPr>
    </w:p>
    <w:p w14:paraId="2F4EC1A3" w14:textId="77777777" w:rsidR="00FB14BE" w:rsidRPr="00827156" w:rsidRDefault="00FB14BE" w:rsidP="00FB14BE">
      <w:pPr>
        <w:pStyle w:val="PL"/>
        <w:shd w:val="clear" w:color="auto" w:fill="E6E6E6"/>
        <w:rPr>
          <w:snapToGrid w:val="0"/>
        </w:rPr>
      </w:pPr>
      <w:r w:rsidRPr="00827156">
        <w:rPr>
          <w:snapToGrid w:val="0"/>
        </w:rPr>
        <w:t>NR-DL-TDOA-AdditionalMeasurementElement-r16 ::= SEQUENCE {</w:t>
      </w:r>
    </w:p>
    <w:p w14:paraId="7B676985" w14:textId="77777777" w:rsidR="00FB14BE" w:rsidRPr="00827156" w:rsidRDefault="00FB14BE" w:rsidP="00FB14BE">
      <w:pPr>
        <w:pStyle w:val="PL"/>
        <w:shd w:val="clear" w:color="auto" w:fill="E6E6E6"/>
        <w:rPr>
          <w:snapToGrid w:val="0"/>
        </w:rPr>
      </w:pPr>
      <w:r w:rsidRPr="00827156">
        <w:rPr>
          <w:snapToGrid w:val="0"/>
        </w:rPr>
        <w:tab/>
        <w:t>nr-DL-PRS-ResourceID-r16</w:t>
      </w:r>
      <w:r w:rsidRPr="00827156">
        <w:rPr>
          <w:snapToGrid w:val="0"/>
        </w:rPr>
        <w:tab/>
      </w:r>
      <w:r w:rsidRPr="00827156">
        <w:rPr>
          <w:snapToGrid w:val="0"/>
        </w:rPr>
        <w:tab/>
        <w:t>NR-DL-PRS-ResourceID-r16</w:t>
      </w:r>
      <w:r w:rsidRPr="00827156">
        <w:rPr>
          <w:snapToGrid w:val="0"/>
        </w:rPr>
        <w:tab/>
      </w:r>
      <w:r w:rsidRPr="00827156">
        <w:tab/>
      </w:r>
      <w:r w:rsidRPr="00827156">
        <w:tab/>
      </w:r>
      <w:r w:rsidRPr="00827156">
        <w:tab/>
      </w:r>
      <w:r w:rsidRPr="00827156">
        <w:tab/>
      </w:r>
      <w:r w:rsidRPr="00827156">
        <w:tab/>
        <w:t>OPTIONAL</w:t>
      </w:r>
      <w:r w:rsidRPr="00827156">
        <w:rPr>
          <w:snapToGrid w:val="0"/>
        </w:rPr>
        <w:t>,</w:t>
      </w:r>
    </w:p>
    <w:p w14:paraId="49481551" w14:textId="77777777" w:rsidR="00FB14BE" w:rsidRPr="00827156" w:rsidRDefault="00FB14BE" w:rsidP="00FB14BE">
      <w:pPr>
        <w:pStyle w:val="PL"/>
        <w:shd w:val="clear" w:color="auto" w:fill="E6E6E6"/>
      </w:pPr>
      <w:r w:rsidRPr="00827156">
        <w:tab/>
        <w:t>nr-DL-PRS-ResourceSetID-r16</w:t>
      </w:r>
      <w:r w:rsidRPr="00827156">
        <w:tab/>
      </w:r>
      <w:r w:rsidRPr="00827156">
        <w:tab/>
        <w:t>NR-DL-PRS-ResourceSetID-r16</w:t>
      </w:r>
      <w:r w:rsidRPr="00827156">
        <w:tab/>
      </w:r>
      <w:r w:rsidRPr="00827156">
        <w:tab/>
      </w:r>
      <w:r w:rsidRPr="00827156">
        <w:tab/>
      </w:r>
      <w:r w:rsidRPr="00827156">
        <w:tab/>
      </w:r>
      <w:r w:rsidRPr="00827156">
        <w:tab/>
        <w:t>OPTIONAL,</w:t>
      </w:r>
    </w:p>
    <w:p w14:paraId="6D66A3F5" w14:textId="77777777" w:rsidR="00FB14BE" w:rsidRPr="00827156" w:rsidRDefault="00FB14BE" w:rsidP="00FB14BE">
      <w:pPr>
        <w:pStyle w:val="PL"/>
        <w:shd w:val="clear" w:color="auto" w:fill="E6E6E6"/>
        <w:rPr>
          <w:snapToGrid w:val="0"/>
        </w:rPr>
      </w:pPr>
      <w:r w:rsidRPr="00827156">
        <w:rPr>
          <w:snapToGrid w:val="0"/>
        </w:rPr>
        <w:tab/>
        <w:t>nr-TimeStamp-r16</w:t>
      </w:r>
      <w:r w:rsidRPr="00827156">
        <w:rPr>
          <w:snapToGrid w:val="0"/>
        </w:rPr>
        <w:tab/>
      </w:r>
      <w:r w:rsidRPr="00827156">
        <w:rPr>
          <w:snapToGrid w:val="0"/>
        </w:rPr>
        <w:tab/>
      </w:r>
      <w:r w:rsidRPr="00827156">
        <w:rPr>
          <w:snapToGrid w:val="0"/>
        </w:rPr>
        <w:tab/>
      </w:r>
      <w:r w:rsidRPr="00827156">
        <w:rPr>
          <w:snapToGrid w:val="0"/>
        </w:rPr>
        <w:tab/>
        <w:t>NR-TimeStamp-r16,</w:t>
      </w:r>
    </w:p>
    <w:p w14:paraId="15ACDE8D" w14:textId="77777777" w:rsidR="00FB14BE" w:rsidRPr="00827156" w:rsidRDefault="00FB14BE" w:rsidP="00FB14BE">
      <w:pPr>
        <w:pStyle w:val="PL"/>
        <w:shd w:val="clear" w:color="auto" w:fill="E6E6E6"/>
        <w:rPr>
          <w:snapToGrid w:val="0"/>
        </w:rPr>
      </w:pPr>
      <w:r w:rsidRPr="00827156">
        <w:rPr>
          <w:snapToGrid w:val="0"/>
        </w:rPr>
        <w:tab/>
        <w:t>nr-RSTD-ResultDiff-r16</w:t>
      </w:r>
      <w:r w:rsidRPr="00827156">
        <w:rPr>
          <w:snapToGrid w:val="0"/>
        </w:rPr>
        <w:tab/>
      </w:r>
      <w:r w:rsidRPr="00827156">
        <w:rPr>
          <w:snapToGrid w:val="0"/>
        </w:rPr>
        <w:tab/>
      </w:r>
      <w:r w:rsidRPr="00827156">
        <w:rPr>
          <w:snapToGrid w:val="0"/>
        </w:rPr>
        <w:tab/>
        <w:t>CHOICE {</w:t>
      </w:r>
    </w:p>
    <w:p w14:paraId="23E2741B"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k0-r16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snapToGrid w:val="0"/>
        </w:rPr>
        <w:t>8191),</w:t>
      </w:r>
    </w:p>
    <w:p w14:paraId="418D0215"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k1-r16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snapToGrid w:val="0"/>
        </w:rPr>
        <w:t>4095),</w:t>
      </w:r>
    </w:p>
    <w:p w14:paraId="5995A40A"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k2-r16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bCs/>
          <w:snapToGrid w:val="0"/>
        </w:rPr>
        <w:t>2047</w:t>
      </w:r>
      <w:r w:rsidRPr="00827156">
        <w:rPr>
          <w:snapToGrid w:val="0"/>
        </w:rPr>
        <w:t>),</w:t>
      </w:r>
    </w:p>
    <w:p w14:paraId="5CC2E740"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k3-r16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snapToGrid w:val="0"/>
        </w:rPr>
        <w:t>1023),</w:t>
      </w:r>
    </w:p>
    <w:p w14:paraId="3C2E775D"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k4-r16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snapToGrid w:val="0"/>
        </w:rPr>
        <w:t>511),</w:t>
      </w:r>
    </w:p>
    <w:p w14:paraId="5DA600F4"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k5-r16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w:t>
      </w:r>
      <w:r w:rsidRPr="00827156">
        <w:t>..</w:t>
      </w:r>
      <w:r w:rsidRPr="00827156">
        <w:rPr>
          <w:snapToGrid w:val="0"/>
        </w:rPr>
        <w:t>255),</w:t>
      </w:r>
    </w:p>
    <w:p w14:paraId="447F6622" w14:textId="77777777" w:rsidR="00FB14BE" w:rsidRPr="00827156" w:rsidRDefault="00FB14BE" w:rsidP="00FB14BE">
      <w:pPr>
        <w:pStyle w:val="PL"/>
        <w:shd w:val="clear" w:color="auto" w:fill="E6E6E6"/>
        <w:rPr>
          <w:snapToGrid w:val="0"/>
        </w:rPr>
      </w:pPr>
      <w:r w:rsidRPr="00827156">
        <w:rPr>
          <w:snapToGrid w:val="0"/>
        </w:rPr>
        <w:tab/>
      </w:r>
      <w:r w:rsidRPr="00827156">
        <w:rPr>
          <w:snapToGrid w:val="0"/>
        </w:rPr>
        <w:tab/>
      </w:r>
      <w:r w:rsidRPr="00827156">
        <w:rPr>
          <w:snapToGrid w:val="0"/>
        </w:rPr>
        <w:tab/>
        <w:t>...</w:t>
      </w:r>
    </w:p>
    <w:p w14:paraId="667E09DB" w14:textId="77777777" w:rsidR="00FB14BE" w:rsidRPr="00827156" w:rsidRDefault="00FB14BE" w:rsidP="00FB14BE">
      <w:pPr>
        <w:pStyle w:val="PL"/>
        <w:shd w:val="clear" w:color="auto" w:fill="E6E6E6"/>
        <w:rPr>
          <w:snapToGrid w:val="0"/>
        </w:rPr>
      </w:pPr>
      <w:r w:rsidRPr="00827156">
        <w:rPr>
          <w:snapToGrid w:val="0"/>
        </w:rPr>
        <w:tab/>
        <w:t>},</w:t>
      </w:r>
    </w:p>
    <w:p w14:paraId="0C4CF8CB" w14:textId="77777777" w:rsidR="00FB14BE" w:rsidRPr="00827156" w:rsidRDefault="00FB14BE" w:rsidP="00FB14BE">
      <w:pPr>
        <w:pStyle w:val="PL"/>
        <w:shd w:val="clear" w:color="auto" w:fill="E6E6E6"/>
        <w:rPr>
          <w:snapToGrid w:val="0"/>
        </w:rPr>
      </w:pPr>
      <w:r w:rsidRPr="00827156">
        <w:rPr>
          <w:snapToGrid w:val="0"/>
        </w:rPr>
        <w:tab/>
        <w:t>nr-TimingQuality-r16</w:t>
      </w:r>
      <w:r w:rsidRPr="00827156">
        <w:rPr>
          <w:snapToGrid w:val="0"/>
        </w:rPr>
        <w:tab/>
      </w:r>
      <w:r w:rsidRPr="00827156">
        <w:rPr>
          <w:snapToGrid w:val="0"/>
        </w:rPr>
        <w:tab/>
      </w:r>
      <w:r w:rsidRPr="00827156">
        <w:rPr>
          <w:snapToGrid w:val="0"/>
        </w:rPr>
        <w:tab/>
        <w:t>NR-TimingQuality-r16,</w:t>
      </w:r>
    </w:p>
    <w:p w14:paraId="7FF13C3D" w14:textId="77777777" w:rsidR="00FB14BE" w:rsidRPr="00827156" w:rsidRDefault="00FB14BE" w:rsidP="00FB14BE">
      <w:pPr>
        <w:pStyle w:val="PL"/>
        <w:shd w:val="clear" w:color="auto" w:fill="E6E6E6"/>
        <w:rPr>
          <w:snapToGrid w:val="0"/>
        </w:rPr>
      </w:pPr>
      <w:r w:rsidRPr="00827156">
        <w:rPr>
          <w:snapToGrid w:val="0"/>
        </w:rPr>
        <w:tab/>
        <w:t>nr-DL-PRS-RSRP-ResultDiff-r16</w:t>
      </w:r>
      <w:r w:rsidRPr="00827156">
        <w:rPr>
          <w:snapToGrid w:val="0"/>
        </w:rPr>
        <w:tab/>
        <w:t>INTEGER (0</w:t>
      </w:r>
      <w:r w:rsidRPr="00827156">
        <w:t>..</w:t>
      </w:r>
      <w:r w:rsidRPr="00827156">
        <w:rPr>
          <w:snapToGrid w:val="0"/>
        </w:rPr>
        <w:t>61)</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64A0EEB6" w14:textId="77777777" w:rsidR="00FB14BE" w:rsidRPr="00827156" w:rsidRDefault="00FB14BE" w:rsidP="00FB14BE">
      <w:pPr>
        <w:pStyle w:val="PL"/>
        <w:shd w:val="clear" w:color="auto" w:fill="E6E6E6"/>
        <w:rPr>
          <w:snapToGrid w:val="0"/>
        </w:rPr>
      </w:pPr>
      <w:r w:rsidRPr="00827156">
        <w:rPr>
          <w:snapToGrid w:val="0"/>
        </w:rPr>
        <w:tab/>
        <w:t>nr-AdditionalPathList-r16</w:t>
      </w:r>
      <w:r w:rsidRPr="00827156">
        <w:rPr>
          <w:snapToGrid w:val="0"/>
        </w:rPr>
        <w:tab/>
      </w:r>
      <w:r w:rsidRPr="00827156">
        <w:rPr>
          <w:snapToGrid w:val="0"/>
        </w:rPr>
        <w:tab/>
        <w:t>NR-AdditionalPathList-r16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0CF2B461" w14:textId="77777777" w:rsidR="00FB14BE" w:rsidRPr="00827156" w:rsidRDefault="00FB14BE" w:rsidP="00FB14BE">
      <w:pPr>
        <w:pStyle w:val="PL"/>
        <w:shd w:val="clear" w:color="auto" w:fill="E6E6E6"/>
        <w:rPr>
          <w:snapToGrid w:val="0"/>
        </w:rPr>
      </w:pPr>
      <w:r w:rsidRPr="00827156">
        <w:rPr>
          <w:snapToGrid w:val="0"/>
        </w:rPr>
        <w:t>...</w:t>
      </w:r>
    </w:p>
    <w:p w14:paraId="55FEB52B" w14:textId="77777777" w:rsidR="00FB14BE" w:rsidRPr="00827156" w:rsidRDefault="00FB14BE" w:rsidP="00FB14BE">
      <w:pPr>
        <w:pStyle w:val="PL"/>
        <w:shd w:val="clear" w:color="auto" w:fill="E6E6E6"/>
        <w:rPr>
          <w:snapToGrid w:val="0"/>
        </w:rPr>
      </w:pPr>
      <w:r w:rsidRPr="00827156">
        <w:rPr>
          <w:snapToGrid w:val="0"/>
        </w:rPr>
        <w:lastRenderedPageBreak/>
        <w:t>}</w:t>
      </w:r>
    </w:p>
    <w:p w14:paraId="27791AD9" w14:textId="77777777" w:rsidR="00FB14BE" w:rsidRPr="00827156" w:rsidRDefault="00FB14BE" w:rsidP="00FB14BE">
      <w:pPr>
        <w:pStyle w:val="PL"/>
        <w:shd w:val="clear" w:color="auto" w:fill="E6E6E6"/>
      </w:pPr>
    </w:p>
    <w:p w14:paraId="6C07C3B5" w14:textId="77777777" w:rsidR="00FB14BE" w:rsidRPr="00827156" w:rsidRDefault="00FB14BE" w:rsidP="00FB14BE">
      <w:pPr>
        <w:pStyle w:val="PL"/>
        <w:shd w:val="clear" w:color="auto" w:fill="E6E6E6"/>
      </w:pPr>
      <w:r w:rsidRPr="00827156">
        <w:t>-- ASN1STOP</w:t>
      </w:r>
    </w:p>
    <w:p w14:paraId="00EBDE89" w14:textId="77777777" w:rsidR="00FB14BE" w:rsidRPr="00827156" w:rsidRDefault="00FB14BE" w:rsidP="00FB14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14BE" w:rsidRPr="00827156" w14:paraId="608F5BC0" w14:textId="77777777" w:rsidTr="00B57628">
        <w:trPr>
          <w:cantSplit/>
          <w:tblHeader/>
        </w:trPr>
        <w:tc>
          <w:tcPr>
            <w:tcW w:w="9639" w:type="dxa"/>
          </w:tcPr>
          <w:p w14:paraId="73C4D0E8" w14:textId="77777777" w:rsidR="00FB14BE" w:rsidRPr="00827156" w:rsidRDefault="00FB14BE" w:rsidP="00B57628">
            <w:pPr>
              <w:pStyle w:val="TAH"/>
              <w:keepNext w:val="0"/>
              <w:keepLines w:val="0"/>
              <w:widowControl w:val="0"/>
            </w:pPr>
            <w:r w:rsidRPr="00827156">
              <w:rPr>
                <w:i/>
              </w:rPr>
              <w:t>NR-DL-TDOA-SignalMeasurementInformation</w:t>
            </w:r>
            <w:r w:rsidRPr="00827156">
              <w:rPr>
                <w:iCs/>
                <w:noProof/>
              </w:rPr>
              <w:t xml:space="preserve"> field descriptions</w:t>
            </w:r>
          </w:p>
        </w:tc>
      </w:tr>
      <w:tr w:rsidR="00FB14BE" w:rsidRPr="00827156" w14:paraId="0CB005F4" w14:textId="77777777" w:rsidTr="00B57628">
        <w:trPr>
          <w:cantSplit/>
          <w:tblHeader/>
        </w:trPr>
        <w:tc>
          <w:tcPr>
            <w:tcW w:w="9639" w:type="dxa"/>
          </w:tcPr>
          <w:p w14:paraId="76BFC9B6" w14:textId="77777777" w:rsidR="00FB14BE" w:rsidRPr="00827156" w:rsidRDefault="00FB14BE" w:rsidP="00B57628">
            <w:pPr>
              <w:pStyle w:val="TAL"/>
              <w:rPr>
                <w:b/>
                <w:i/>
                <w:noProof/>
                <w:lang w:eastAsia="x-none"/>
              </w:rPr>
            </w:pPr>
            <w:r w:rsidRPr="00827156">
              <w:rPr>
                <w:b/>
                <w:i/>
                <w:noProof/>
              </w:rPr>
              <w:t>dl-PRS-ID</w:t>
            </w:r>
          </w:p>
          <w:p w14:paraId="36AA39B6" w14:textId="77777777" w:rsidR="00FB14BE" w:rsidRPr="00827156" w:rsidRDefault="00FB14BE" w:rsidP="00B57628">
            <w:pPr>
              <w:pStyle w:val="TAL"/>
              <w:keepNext w:val="0"/>
              <w:keepLines w:val="0"/>
              <w:rPr>
                <w:bCs/>
                <w:iCs/>
                <w:noProof/>
              </w:rPr>
            </w:pPr>
            <w:r w:rsidRPr="00827156">
              <w:rPr>
                <w:bCs/>
                <w:iCs/>
                <w:noProof/>
              </w:rPr>
              <w:t>This field is used along with a DL-PRS Resource Set ID and a DL-PRS Resources ID to uniquely identify a DL-PRS Resource. This ID can be associated with multiple DL-PRS Resource Sets associated with a single TRP.</w:t>
            </w:r>
          </w:p>
          <w:p w14:paraId="3B74D8DA" w14:textId="77777777" w:rsidR="00FB14BE" w:rsidRPr="00827156" w:rsidRDefault="00FB14BE" w:rsidP="00B57628">
            <w:pPr>
              <w:pStyle w:val="TAL"/>
            </w:pPr>
            <w:r w:rsidRPr="00827156">
              <w:rPr>
                <w:bCs/>
                <w:iCs/>
                <w:noProof/>
              </w:rPr>
              <w:t>Each TRP should only be associated with one such ID.</w:t>
            </w:r>
          </w:p>
        </w:tc>
      </w:tr>
      <w:tr w:rsidR="00FB14BE" w:rsidRPr="00827156" w14:paraId="16307CE8" w14:textId="77777777" w:rsidTr="00B57628">
        <w:trPr>
          <w:cantSplit/>
          <w:tblHeader/>
        </w:trPr>
        <w:tc>
          <w:tcPr>
            <w:tcW w:w="9639" w:type="dxa"/>
          </w:tcPr>
          <w:p w14:paraId="57E1248D" w14:textId="77777777" w:rsidR="00FB14BE" w:rsidRPr="00827156" w:rsidRDefault="00FB14BE" w:rsidP="00B57628">
            <w:pPr>
              <w:pStyle w:val="TAL"/>
              <w:rPr>
                <w:b/>
                <w:i/>
                <w:noProof/>
                <w:lang w:eastAsia="x-none"/>
              </w:rPr>
            </w:pPr>
            <w:r w:rsidRPr="00827156">
              <w:rPr>
                <w:b/>
                <w:i/>
                <w:noProof/>
              </w:rPr>
              <w:t>nr-PhysCellID</w:t>
            </w:r>
          </w:p>
          <w:p w14:paraId="734416ED" w14:textId="77777777" w:rsidR="00FB14BE" w:rsidRPr="00827156" w:rsidRDefault="00FB14BE" w:rsidP="00B57628">
            <w:pPr>
              <w:pStyle w:val="TAL"/>
            </w:pPr>
            <w:r w:rsidRPr="00827156">
              <w:rPr>
                <w:bCs/>
                <w:iCs/>
                <w:noProof/>
              </w:rPr>
              <w:t>This field specifies the physical cell identity of the associated TRP, as defined in TS 38.331 [35].</w:t>
            </w:r>
          </w:p>
        </w:tc>
      </w:tr>
      <w:tr w:rsidR="00FB14BE" w:rsidRPr="00827156" w14:paraId="2D32CA66" w14:textId="77777777" w:rsidTr="00B57628">
        <w:trPr>
          <w:cantSplit/>
          <w:tblHeader/>
        </w:trPr>
        <w:tc>
          <w:tcPr>
            <w:tcW w:w="9639" w:type="dxa"/>
          </w:tcPr>
          <w:p w14:paraId="5D349F08" w14:textId="77777777" w:rsidR="00FB14BE" w:rsidRPr="00827156" w:rsidRDefault="00FB14BE" w:rsidP="00B57628">
            <w:pPr>
              <w:pStyle w:val="TAL"/>
              <w:rPr>
                <w:b/>
                <w:i/>
                <w:noProof/>
                <w:lang w:eastAsia="x-none"/>
              </w:rPr>
            </w:pPr>
            <w:r w:rsidRPr="00827156">
              <w:rPr>
                <w:b/>
                <w:i/>
                <w:noProof/>
              </w:rPr>
              <w:t>nr-CellGlobalID</w:t>
            </w:r>
          </w:p>
          <w:p w14:paraId="46C5CC13" w14:textId="77777777" w:rsidR="00FB14BE" w:rsidRPr="00827156" w:rsidRDefault="00FB14BE" w:rsidP="00B57628">
            <w:pPr>
              <w:pStyle w:val="TAL"/>
            </w:pPr>
            <w:r w:rsidRPr="00827156">
              <w:rPr>
                <w:bCs/>
                <w:iCs/>
                <w:noProof/>
              </w:rPr>
              <w:t>This field specifies the NCGI, the globally unique identity of a cell in NR, of the associated TRP, as defined in TS 38.331 [35].</w:t>
            </w:r>
          </w:p>
        </w:tc>
      </w:tr>
      <w:tr w:rsidR="00FB14BE" w:rsidRPr="00827156" w14:paraId="78FF898C" w14:textId="77777777" w:rsidTr="00B57628">
        <w:trPr>
          <w:cantSplit/>
          <w:tblHeader/>
        </w:trPr>
        <w:tc>
          <w:tcPr>
            <w:tcW w:w="9639" w:type="dxa"/>
          </w:tcPr>
          <w:p w14:paraId="108B6833" w14:textId="77777777" w:rsidR="00FB14BE" w:rsidRPr="00827156" w:rsidRDefault="00FB14BE" w:rsidP="00B57628">
            <w:pPr>
              <w:pStyle w:val="TAL"/>
              <w:rPr>
                <w:b/>
                <w:i/>
                <w:noProof/>
                <w:lang w:eastAsia="x-none"/>
              </w:rPr>
            </w:pPr>
            <w:r w:rsidRPr="00827156">
              <w:rPr>
                <w:b/>
                <w:i/>
                <w:noProof/>
              </w:rPr>
              <w:t>nr-ARFCN</w:t>
            </w:r>
          </w:p>
          <w:p w14:paraId="4F292865" w14:textId="77777777" w:rsidR="00FB14BE" w:rsidRPr="00827156" w:rsidRDefault="00FB14BE" w:rsidP="00B57628">
            <w:pPr>
              <w:pStyle w:val="TAL"/>
            </w:pPr>
            <w:r w:rsidRPr="00827156">
              <w:rPr>
                <w:bCs/>
                <w:iCs/>
                <w:noProof/>
              </w:rPr>
              <w:t xml:space="preserve">This field specifies the NR-ARFCN of the TRP's CD-SSB (as defined in TS 38.300 [47]) corresponding to </w:t>
            </w:r>
            <w:r w:rsidRPr="00827156">
              <w:rPr>
                <w:bCs/>
                <w:i/>
                <w:noProof/>
              </w:rPr>
              <w:t>nr-PhysCellID</w:t>
            </w:r>
            <w:r w:rsidRPr="00827156">
              <w:rPr>
                <w:bCs/>
                <w:iCs/>
                <w:noProof/>
              </w:rPr>
              <w:t>.</w:t>
            </w:r>
          </w:p>
        </w:tc>
      </w:tr>
      <w:tr w:rsidR="00FB14BE" w:rsidRPr="00827156" w14:paraId="4387E477" w14:textId="77777777" w:rsidTr="00B57628">
        <w:trPr>
          <w:cantSplit/>
          <w:tblHeader/>
          <w:ins w:id="12" w:author="Samsung (Taeseop)" w:date="2023-08-07T15:34:00Z"/>
        </w:trPr>
        <w:tc>
          <w:tcPr>
            <w:tcW w:w="9639" w:type="dxa"/>
          </w:tcPr>
          <w:p w14:paraId="71E45370" w14:textId="77777777" w:rsidR="00FB14BE" w:rsidRDefault="00FB14BE" w:rsidP="00FB14BE">
            <w:pPr>
              <w:pStyle w:val="TAL"/>
              <w:rPr>
                <w:ins w:id="13" w:author="Samsung (Taeseop)" w:date="2023-08-07T15:34:00Z"/>
                <w:b/>
                <w:i/>
                <w:noProof/>
              </w:rPr>
            </w:pPr>
            <w:ins w:id="14" w:author="Samsung (Taeseop)" w:date="2023-08-07T15:34:00Z">
              <w:r w:rsidRPr="00270D36">
                <w:rPr>
                  <w:b/>
                  <w:i/>
                  <w:noProof/>
                </w:rPr>
                <w:t>nr-DL-PRS-ResourceID</w:t>
              </w:r>
            </w:ins>
          </w:p>
          <w:p w14:paraId="2DE84ABC" w14:textId="5F61F595" w:rsidR="00FB14BE" w:rsidRPr="00827156" w:rsidRDefault="00FB14BE" w:rsidP="00FB14BE">
            <w:pPr>
              <w:pStyle w:val="TAL"/>
              <w:rPr>
                <w:ins w:id="15" w:author="Samsung (Taeseop)" w:date="2023-08-07T15:34:00Z"/>
                <w:b/>
                <w:i/>
                <w:noProof/>
              </w:rPr>
            </w:pPr>
            <w:ins w:id="16" w:author="Samsung (Taeseop)" w:date="2023-08-07T15:34:00Z">
              <w:r w:rsidRPr="00270D36">
                <w:rPr>
                  <w:bCs/>
                  <w:iCs/>
                  <w:noProof/>
                </w:rPr>
                <w:t>This field sepcifies</w:t>
              </w:r>
              <w:r>
                <w:rPr>
                  <w:bCs/>
                  <w:iCs/>
                  <w:noProof/>
                </w:rPr>
                <w:t xml:space="preserve"> the DL-PRS Resource ID associated with the DL-PRS Resource which is used for each DL-TDOA measurement element.</w:t>
              </w:r>
            </w:ins>
          </w:p>
        </w:tc>
      </w:tr>
      <w:tr w:rsidR="00FB14BE" w:rsidRPr="00827156" w14:paraId="2C6DC25A" w14:textId="77777777" w:rsidTr="00B57628">
        <w:trPr>
          <w:cantSplit/>
          <w:tblHeader/>
          <w:ins w:id="17" w:author="Samsung (Taeseop)" w:date="2023-08-07T15:34:00Z"/>
        </w:trPr>
        <w:tc>
          <w:tcPr>
            <w:tcW w:w="9639" w:type="dxa"/>
          </w:tcPr>
          <w:p w14:paraId="4C1745BF" w14:textId="77777777" w:rsidR="00FB14BE" w:rsidRDefault="00FB14BE" w:rsidP="00FB14BE">
            <w:pPr>
              <w:pStyle w:val="TAL"/>
              <w:rPr>
                <w:ins w:id="18" w:author="Samsung (Taeseop)" w:date="2023-08-07T15:34:00Z"/>
                <w:b/>
                <w:i/>
                <w:noProof/>
              </w:rPr>
            </w:pPr>
            <w:ins w:id="19" w:author="Samsung (Taeseop)" w:date="2023-08-07T15:34:00Z">
              <w:r w:rsidRPr="00270D36">
                <w:rPr>
                  <w:b/>
                  <w:i/>
                  <w:noProof/>
                </w:rPr>
                <w:t>nr-DL-PRS-Resource</w:t>
              </w:r>
              <w:r>
                <w:rPr>
                  <w:b/>
                  <w:i/>
                  <w:noProof/>
                </w:rPr>
                <w:t>Set</w:t>
              </w:r>
              <w:r w:rsidRPr="00270D36">
                <w:rPr>
                  <w:b/>
                  <w:i/>
                  <w:noProof/>
                </w:rPr>
                <w:t>ID</w:t>
              </w:r>
            </w:ins>
          </w:p>
          <w:p w14:paraId="778E62B5" w14:textId="33DB8A74" w:rsidR="00FB14BE" w:rsidRPr="00827156" w:rsidRDefault="00FB14BE" w:rsidP="00FB14BE">
            <w:pPr>
              <w:pStyle w:val="TAL"/>
              <w:rPr>
                <w:ins w:id="20" w:author="Samsung (Taeseop)" w:date="2023-08-07T15:34:00Z"/>
                <w:b/>
                <w:i/>
                <w:noProof/>
              </w:rPr>
            </w:pPr>
            <w:ins w:id="21" w:author="Samsung (Taeseop)" w:date="2023-08-07T15:34:00Z">
              <w:r w:rsidRPr="00270D36">
                <w:rPr>
                  <w:bCs/>
                  <w:iCs/>
                  <w:noProof/>
                </w:rPr>
                <w:t>This field sepcifies</w:t>
              </w:r>
              <w:r>
                <w:rPr>
                  <w:bCs/>
                  <w:iCs/>
                  <w:noProof/>
                </w:rPr>
                <w:t xml:space="preserve"> the DL-PRS Resource Set ID associated with the DL-PRS Resource Set which is used for each DL-TDOA measurement element.</w:t>
              </w:r>
            </w:ins>
          </w:p>
        </w:tc>
      </w:tr>
      <w:tr w:rsidR="00FB14BE" w:rsidRPr="00827156" w14:paraId="4BC8EFC9" w14:textId="77777777" w:rsidTr="00B57628">
        <w:trPr>
          <w:cantSplit/>
          <w:tblHeader/>
        </w:trPr>
        <w:tc>
          <w:tcPr>
            <w:tcW w:w="9639" w:type="dxa"/>
          </w:tcPr>
          <w:p w14:paraId="7E4CBE69" w14:textId="77777777" w:rsidR="00FB14BE" w:rsidRPr="00827156" w:rsidRDefault="00FB14BE" w:rsidP="00FB14BE">
            <w:pPr>
              <w:pStyle w:val="TAL"/>
              <w:keepNext w:val="0"/>
              <w:keepLines w:val="0"/>
              <w:widowControl w:val="0"/>
              <w:rPr>
                <w:b/>
                <w:i/>
                <w:noProof/>
                <w:lang w:eastAsia="zh-CN"/>
              </w:rPr>
            </w:pPr>
            <w:r w:rsidRPr="00827156">
              <w:rPr>
                <w:b/>
                <w:i/>
                <w:noProof/>
                <w:lang w:eastAsia="zh-CN"/>
              </w:rPr>
              <w:t>nr-TimeStamp</w:t>
            </w:r>
          </w:p>
          <w:p w14:paraId="6131BA67" w14:textId="77777777" w:rsidR="00FB14BE" w:rsidRPr="00827156" w:rsidRDefault="00FB14BE" w:rsidP="00FB14BE">
            <w:pPr>
              <w:pStyle w:val="TAL"/>
              <w:rPr>
                <w:b/>
                <w:i/>
                <w:noProof/>
              </w:rPr>
            </w:pPr>
            <w:r w:rsidRPr="00827156">
              <w:rPr>
                <w:noProof/>
                <w:lang w:eastAsia="zh-CN"/>
              </w:rPr>
              <w:t xml:space="preserve">This field specifies the time instance at which the TOA and DL PRS-RSRP (if included) measurement is performed. The </w:t>
            </w:r>
            <w:r w:rsidRPr="00827156">
              <w:rPr>
                <w:i/>
                <w:iCs/>
                <w:noProof/>
                <w:lang w:eastAsia="zh-CN"/>
              </w:rPr>
              <w:t>nr-SFN</w:t>
            </w:r>
            <w:r w:rsidRPr="00827156">
              <w:rPr>
                <w:noProof/>
                <w:lang w:eastAsia="zh-CN"/>
              </w:rPr>
              <w:t xml:space="preserve"> and </w:t>
            </w:r>
            <w:r w:rsidRPr="00827156">
              <w:rPr>
                <w:i/>
                <w:iCs/>
                <w:noProof/>
                <w:lang w:eastAsia="zh-CN"/>
              </w:rPr>
              <w:t>nr-Slot</w:t>
            </w:r>
            <w:r w:rsidRPr="00827156">
              <w:rPr>
                <w:noProof/>
                <w:lang w:eastAsia="zh-CN"/>
              </w:rPr>
              <w:t xml:space="preserve"> in IE </w:t>
            </w:r>
            <w:r w:rsidRPr="00827156">
              <w:rPr>
                <w:i/>
                <w:iCs/>
                <w:noProof/>
                <w:lang w:eastAsia="zh-CN"/>
              </w:rPr>
              <w:t>NR-TimeStamp</w:t>
            </w:r>
            <w:r w:rsidRPr="00827156">
              <w:rPr>
                <w:noProof/>
                <w:lang w:eastAsia="zh-CN"/>
              </w:rPr>
              <w:t xml:space="preserve"> correspond to the TRP provided in </w:t>
            </w:r>
            <w:r w:rsidRPr="00827156">
              <w:rPr>
                <w:i/>
                <w:iCs/>
                <w:noProof/>
                <w:lang w:eastAsia="zh-CN"/>
              </w:rPr>
              <w:t>dl-PRS-ReferenceInfo</w:t>
            </w:r>
            <w:r w:rsidRPr="00827156">
              <w:rPr>
                <w:noProof/>
                <w:lang w:eastAsia="zh-CN"/>
              </w:rPr>
              <w:t xml:space="preserve"> as specified in TS 38.214 [45]. Note, the TOA measurement refers to the TOA of this neighbour TRP or the reference TRP, as applicable, used to determine the </w:t>
            </w:r>
            <w:r w:rsidRPr="00827156">
              <w:rPr>
                <w:i/>
                <w:iCs/>
                <w:snapToGrid w:val="0"/>
              </w:rPr>
              <w:t>nr-RSTD</w:t>
            </w:r>
            <w:r w:rsidRPr="00827156">
              <w:rPr>
                <w:snapToGrid w:val="0"/>
              </w:rPr>
              <w:t xml:space="preserve"> or </w:t>
            </w:r>
            <w:r w:rsidRPr="00827156">
              <w:rPr>
                <w:i/>
                <w:iCs/>
                <w:snapToGrid w:val="0"/>
              </w:rPr>
              <w:t>nr-RSTD-ResultDiff</w:t>
            </w:r>
            <w:r w:rsidRPr="00827156">
              <w:rPr>
                <w:snapToGrid w:val="0"/>
              </w:rPr>
              <w:t>.</w:t>
            </w:r>
          </w:p>
        </w:tc>
      </w:tr>
      <w:tr w:rsidR="00FB14BE" w:rsidRPr="00827156" w14:paraId="1378EB86" w14:textId="77777777" w:rsidTr="00B57628">
        <w:trPr>
          <w:cantSplit/>
          <w:tblHeader/>
        </w:trPr>
        <w:tc>
          <w:tcPr>
            <w:tcW w:w="9639" w:type="dxa"/>
          </w:tcPr>
          <w:p w14:paraId="76A3E136" w14:textId="77777777" w:rsidR="00FB14BE" w:rsidRPr="00827156" w:rsidRDefault="00FB14BE" w:rsidP="00FB14BE">
            <w:pPr>
              <w:pStyle w:val="TAL"/>
              <w:keepNext w:val="0"/>
              <w:keepLines w:val="0"/>
              <w:widowControl w:val="0"/>
              <w:rPr>
                <w:b/>
                <w:i/>
                <w:noProof/>
              </w:rPr>
            </w:pPr>
            <w:r w:rsidRPr="00827156">
              <w:rPr>
                <w:b/>
                <w:i/>
                <w:noProof/>
              </w:rPr>
              <w:t>nr-RSTD</w:t>
            </w:r>
          </w:p>
          <w:p w14:paraId="0803C3BD" w14:textId="77777777" w:rsidR="00FB14BE" w:rsidRPr="00827156" w:rsidRDefault="00FB14BE" w:rsidP="00FB14BE">
            <w:pPr>
              <w:pStyle w:val="TAL"/>
              <w:keepNext w:val="0"/>
              <w:keepLines w:val="0"/>
              <w:widowControl w:val="0"/>
              <w:rPr>
                <w:b/>
                <w:i/>
                <w:noProof/>
                <w:lang w:eastAsia="zh-CN"/>
              </w:rPr>
            </w:pPr>
            <w:r w:rsidRPr="00827156">
              <w:rPr>
                <w:noProof/>
              </w:rPr>
              <w:t xml:space="preserve">This field specifies the relative timing difference between this neighbour TRP and the PRS reference TRP, as defined in TS 38.215 [36].  Mapping of the measured quantity is defined as </w:t>
            </w:r>
            <w:r w:rsidRPr="00827156">
              <w:rPr>
                <w:rFonts w:eastAsia="SimSun"/>
                <w:noProof/>
                <w:lang w:eastAsia="zh-CN"/>
              </w:rPr>
              <w:t>in TS 38.133 [46].</w:t>
            </w:r>
          </w:p>
        </w:tc>
      </w:tr>
      <w:tr w:rsidR="00FB14BE" w:rsidRPr="00827156" w14:paraId="05620C38" w14:textId="77777777" w:rsidTr="00B57628">
        <w:trPr>
          <w:cantSplit/>
          <w:tblHeader/>
        </w:trPr>
        <w:tc>
          <w:tcPr>
            <w:tcW w:w="9639" w:type="dxa"/>
          </w:tcPr>
          <w:p w14:paraId="20F0408F" w14:textId="77777777" w:rsidR="00FB14BE" w:rsidRPr="00827156" w:rsidRDefault="00FB14BE" w:rsidP="00FB14BE">
            <w:pPr>
              <w:pStyle w:val="TAL"/>
              <w:keepNext w:val="0"/>
              <w:keepLines w:val="0"/>
              <w:widowControl w:val="0"/>
              <w:rPr>
                <w:b/>
                <w:bCs/>
                <w:i/>
                <w:iCs/>
                <w:noProof/>
              </w:rPr>
            </w:pPr>
            <w:r w:rsidRPr="00827156">
              <w:rPr>
                <w:b/>
                <w:bCs/>
                <w:i/>
                <w:iCs/>
                <w:noProof/>
              </w:rPr>
              <w:t>nr-AdditionalPathList</w:t>
            </w:r>
          </w:p>
          <w:p w14:paraId="3BE96F5D" w14:textId="77777777" w:rsidR="00FB14BE" w:rsidRPr="00827156" w:rsidRDefault="00FB14BE" w:rsidP="00FB14BE">
            <w:pPr>
              <w:pStyle w:val="TAL"/>
              <w:keepNext w:val="0"/>
              <w:keepLines w:val="0"/>
              <w:widowControl w:val="0"/>
              <w:rPr>
                <w:b/>
                <w:i/>
                <w:noProof/>
              </w:rPr>
            </w:pPr>
            <w:r w:rsidRPr="00827156">
              <w:t xml:space="preserve">This field specifies one or more additional detected path timing values for the TRP or resource, relative to the path timing used for determining the </w:t>
            </w:r>
            <w:r w:rsidRPr="00827156">
              <w:rPr>
                <w:i/>
                <w:iCs/>
              </w:rPr>
              <w:t>nr-RSTD</w:t>
            </w:r>
            <w:r w:rsidRPr="00827156">
              <w:t xml:space="preserve"> value. If this field was requested but is not included, it means the UE did not detect any additional path timing values.</w:t>
            </w:r>
          </w:p>
        </w:tc>
      </w:tr>
      <w:tr w:rsidR="00FB14BE" w:rsidRPr="00827156" w14:paraId="5D0C2E51" w14:textId="77777777" w:rsidTr="00B57628">
        <w:trPr>
          <w:cantSplit/>
          <w:tblHeader/>
        </w:trPr>
        <w:tc>
          <w:tcPr>
            <w:tcW w:w="9639" w:type="dxa"/>
          </w:tcPr>
          <w:p w14:paraId="1D7B741F" w14:textId="77777777" w:rsidR="00FB14BE" w:rsidRPr="00827156" w:rsidRDefault="00FB14BE" w:rsidP="00FB14BE">
            <w:pPr>
              <w:pStyle w:val="TAL"/>
              <w:keepNext w:val="0"/>
              <w:keepLines w:val="0"/>
              <w:widowControl w:val="0"/>
              <w:rPr>
                <w:b/>
                <w:i/>
                <w:noProof/>
              </w:rPr>
            </w:pPr>
            <w:r w:rsidRPr="00827156">
              <w:rPr>
                <w:b/>
                <w:i/>
                <w:noProof/>
              </w:rPr>
              <w:t>nr-TimingQuality</w:t>
            </w:r>
          </w:p>
          <w:p w14:paraId="24229072" w14:textId="77777777" w:rsidR="00FB14BE" w:rsidRPr="00827156" w:rsidRDefault="00FB14BE" w:rsidP="00FB14BE">
            <w:pPr>
              <w:pStyle w:val="TAL"/>
              <w:keepNext w:val="0"/>
              <w:keepLines w:val="0"/>
              <w:widowControl w:val="0"/>
              <w:rPr>
                <w:b/>
                <w:bCs/>
                <w:i/>
                <w:iCs/>
                <w:noProof/>
              </w:rPr>
            </w:pPr>
            <w:r w:rsidRPr="00827156">
              <w:rPr>
                <w:noProof/>
              </w:rPr>
              <w:t xml:space="preserve">This field specifies the </w:t>
            </w:r>
            <w:r w:rsidRPr="00827156">
              <w:t xml:space="preserve">target device′s best estimate of </w:t>
            </w:r>
            <w:r w:rsidRPr="00827156">
              <w:rPr>
                <w:noProof/>
              </w:rPr>
              <w:t xml:space="preserve">the quality of the TOA measurement. </w:t>
            </w:r>
            <w:r w:rsidRPr="00827156">
              <w:rPr>
                <w:noProof/>
                <w:lang w:eastAsia="zh-CN"/>
              </w:rPr>
              <w:t xml:space="preserve">Note, the TOA measurement refers to the TOA of this neighbour TRP or the reference TRP, as applicable, used to determine the </w:t>
            </w:r>
            <w:r w:rsidRPr="00827156">
              <w:rPr>
                <w:i/>
                <w:iCs/>
                <w:snapToGrid w:val="0"/>
              </w:rPr>
              <w:t>nr-RSTD</w:t>
            </w:r>
            <w:r w:rsidRPr="00827156">
              <w:rPr>
                <w:snapToGrid w:val="0"/>
              </w:rPr>
              <w:t xml:space="preserve"> or </w:t>
            </w:r>
            <w:r w:rsidRPr="00827156">
              <w:rPr>
                <w:i/>
                <w:iCs/>
                <w:snapToGrid w:val="0"/>
              </w:rPr>
              <w:t>nr-RSTD-ResultDiff</w:t>
            </w:r>
            <w:r w:rsidRPr="00827156">
              <w:rPr>
                <w:snapToGrid w:val="0"/>
              </w:rPr>
              <w:t>.</w:t>
            </w:r>
          </w:p>
        </w:tc>
      </w:tr>
      <w:tr w:rsidR="00FB14BE" w:rsidRPr="00827156" w14:paraId="7E09720A" w14:textId="77777777" w:rsidTr="00B57628">
        <w:trPr>
          <w:cantSplit/>
        </w:trPr>
        <w:tc>
          <w:tcPr>
            <w:tcW w:w="9639" w:type="dxa"/>
          </w:tcPr>
          <w:p w14:paraId="3759CF83" w14:textId="77777777" w:rsidR="00FB14BE" w:rsidRPr="00827156" w:rsidRDefault="00FB14BE" w:rsidP="00FB14BE">
            <w:pPr>
              <w:pStyle w:val="TAL"/>
              <w:keepNext w:val="0"/>
              <w:keepLines w:val="0"/>
              <w:widowControl w:val="0"/>
              <w:rPr>
                <w:b/>
                <w:bCs/>
                <w:i/>
                <w:iCs/>
                <w:noProof/>
              </w:rPr>
            </w:pPr>
            <w:r w:rsidRPr="00827156">
              <w:rPr>
                <w:b/>
                <w:bCs/>
                <w:i/>
                <w:iCs/>
                <w:noProof/>
              </w:rPr>
              <w:t>nr-DL-PRS-RSRP-Result</w:t>
            </w:r>
          </w:p>
          <w:p w14:paraId="0B7AB89F" w14:textId="77777777" w:rsidR="00FB14BE" w:rsidRPr="00827156" w:rsidRDefault="00FB14BE" w:rsidP="00FB14BE">
            <w:pPr>
              <w:pStyle w:val="TAL"/>
              <w:keepNext w:val="0"/>
              <w:keepLines w:val="0"/>
              <w:widowControl w:val="0"/>
              <w:rPr>
                <w:b/>
                <w:i/>
                <w:noProof/>
              </w:rPr>
            </w:pPr>
            <w:r w:rsidRPr="00827156">
              <w:rPr>
                <w:bCs/>
                <w:iCs/>
                <w:noProof/>
              </w:rPr>
              <w:t xml:space="preserve">This field specifies the NR DL-PRS </w:t>
            </w:r>
            <w:r w:rsidRPr="00827156">
              <w:t>reference signal received power (DL PRS-RSRP) measurement, as defined in TS 38.215 [36]</w:t>
            </w:r>
            <w:r w:rsidRPr="00827156">
              <w:rPr>
                <w:noProof/>
              </w:rPr>
              <w:t>. The mapping of the quantity is defined as in TS 38.133 [46].</w:t>
            </w:r>
          </w:p>
        </w:tc>
      </w:tr>
      <w:tr w:rsidR="00FB14BE" w:rsidRPr="00827156" w:rsidDel="00B708CD" w14:paraId="35E0428F" w14:textId="77777777" w:rsidTr="00B57628">
        <w:trPr>
          <w:cantSplit/>
        </w:trPr>
        <w:tc>
          <w:tcPr>
            <w:tcW w:w="9639" w:type="dxa"/>
          </w:tcPr>
          <w:p w14:paraId="4B68F85F" w14:textId="77777777" w:rsidR="00FB14BE" w:rsidRPr="00827156" w:rsidRDefault="00FB14BE" w:rsidP="00FB14BE">
            <w:pPr>
              <w:pStyle w:val="TAL"/>
              <w:rPr>
                <w:b/>
                <w:i/>
                <w:noProof/>
              </w:rPr>
            </w:pPr>
            <w:r w:rsidRPr="00827156">
              <w:rPr>
                <w:b/>
                <w:i/>
                <w:noProof/>
              </w:rPr>
              <w:t>nr-RSTD-ResultDiff</w:t>
            </w:r>
          </w:p>
          <w:p w14:paraId="150D2F67" w14:textId="77777777" w:rsidR="00FB14BE" w:rsidRPr="00827156" w:rsidRDefault="00FB14BE" w:rsidP="00FB14BE">
            <w:pPr>
              <w:pStyle w:val="TAL"/>
              <w:keepNext w:val="0"/>
              <w:keepLines w:val="0"/>
              <w:widowControl w:val="0"/>
              <w:rPr>
                <w:b/>
                <w:bCs/>
                <w:i/>
                <w:iCs/>
                <w:noProof/>
              </w:rPr>
            </w:pPr>
            <w:r w:rsidRPr="00827156">
              <w:rPr>
                <w:noProof/>
                <w:lang w:eastAsia="zh-CN"/>
              </w:rPr>
              <w:t xml:space="preserve">This field provides the additional DL RSTD measurement result relative to </w:t>
            </w:r>
            <w:r w:rsidRPr="00827156">
              <w:rPr>
                <w:i/>
                <w:noProof/>
                <w:lang w:eastAsia="zh-CN"/>
              </w:rPr>
              <w:t xml:space="preserve">nr-RSTD. </w:t>
            </w:r>
            <w:r w:rsidRPr="00827156">
              <w:rPr>
                <w:bCs/>
                <w:iCs/>
                <w:noProof/>
                <w:lang w:eastAsia="zh-CN"/>
              </w:rPr>
              <w:t xml:space="preserve">The RSTD value of this measurement is obtained by adding the value of this field to the value of the </w:t>
            </w:r>
            <w:r w:rsidRPr="00827156">
              <w:rPr>
                <w:bCs/>
                <w:i/>
                <w:noProof/>
                <w:lang w:eastAsia="zh-CN"/>
              </w:rPr>
              <w:t>nr-RSTD</w:t>
            </w:r>
            <w:r w:rsidRPr="00827156">
              <w:rPr>
                <w:bCs/>
                <w:iCs/>
                <w:noProof/>
                <w:lang w:eastAsia="zh-CN"/>
              </w:rPr>
              <w:t xml:space="preserve"> field. The mapping of the field is defined in TS 38.133 [46].</w:t>
            </w:r>
          </w:p>
        </w:tc>
      </w:tr>
      <w:tr w:rsidR="00FB14BE" w:rsidRPr="00827156" w:rsidDel="00B708CD" w14:paraId="62C9237D" w14:textId="77777777" w:rsidTr="00B57628">
        <w:trPr>
          <w:cantSplit/>
        </w:trPr>
        <w:tc>
          <w:tcPr>
            <w:tcW w:w="9639" w:type="dxa"/>
          </w:tcPr>
          <w:p w14:paraId="77662E01" w14:textId="77777777" w:rsidR="00FB14BE" w:rsidRPr="00827156" w:rsidRDefault="00FB14BE" w:rsidP="00FB14BE">
            <w:pPr>
              <w:pStyle w:val="TAL"/>
              <w:rPr>
                <w:b/>
                <w:i/>
                <w:noProof/>
                <w:lang w:eastAsia="zh-CN"/>
              </w:rPr>
            </w:pPr>
            <w:r w:rsidRPr="00827156">
              <w:rPr>
                <w:b/>
                <w:i/>
                <w:noProof/>
                <w:lang w:eastAsia="zh-CN"/>
              </w:rPr>
              <w:t>nr-DL-PRS-RSRP-ResultDiff</w:t>
            </w:r>
          </w:p>
          <w:p w14:paraId="25FFD633" w14:textId="77777777" w:rsidR="00FB14BE" w:rsidRPr="00827156" w:rsidRDefault="00FB14BE" w:rsidP="00FB14BE">
            <w:pPr>
              <w:pStyle w:val="TAL"/>
              <w:keepNext w:val="0"/>
              <w:keepLines w:val="0"/>
              <w:widowControl w:val="0"/>
              <w:rPr>
                <w:b/>
                <w:bCs/>
                <w:i/>
                <w:iCs/>
                <w:noProof/>
              </w:rPr>
            </w:pPr>
            <w:r w:rsidRPr="00827156">
              <w:rPr>
                <w:noProof/>
                <w:lang w:eastAsia="zh-CN"/>
              </w:rPr>
              <w:t xml:space="preserve">This field provides the additional DL-PRS RSRP measurement result relative to </w:t>
            </w:r>
            <w:r w:rsidRPr="00827156">
              <w:rPr>
                <w:i/>
                <w:iCs/>
                <w:snapToGrid w:val="0"/>
              </w:rPr>
              <w:t>nr-DL-PRS-RSRP</w:t>
            </w:r>
            <w:r w:rsidRPr="00827156">
              <w:rPr>
                <w:i/>
                <w:iCs/>
              </w:rPr>
              <w:t>-Result.</w:t>
            </w:r>
            <w:r w:rsidRPr="00827156">
              <w:rPr>
                <w:noProof/>
                <w:lang w:eastAsia="zh-CN"/>
              </w:rPr>
              <w:t xml:space="preserve"> The DL-PRS RSRP value of this measurement is obtained by adding the value of this field to the value of the </w:t>
            </w:r>
            <w:r w:rsidRPr="00827156">
              <w:rPr>
                <w:i/>
                <w:iCs/>
                <w:noProof/>
                <w:lang w:eastAsia="zh-CN"/>
              </w:rPr>
              <w:t xml:space="preserve">nr-DL-PRS-RSRP-Result </w:t>
            </w:r>
            <w:r w:rsidRPr="00827156">
              <w:rPr>
                <w:noProof/>
                <w:lang w:eastAsia="zh-CN"/>
              </w:rPr>
              <w:t>field. The mapping of the field is defined in TS 38.133 [46].</w:t>
            </w:r>
          </w:p>
        </w:tc>
      </w:tr>
      <w:bookmarkEnd w:id="4"/>
      <w:bookmarkEnd w:id="5"/>
      <w:bookmarkEnd w:id="6"/>
      <w:bookmarkEnd w:id="7"/>
      <w:bookmarkEnd w:id="8"/>
      <w:bookmarkEnd w:id="9"/>
      <w:bookmarkEnd w:id="10"/>
      <w:bookmarkEnd w:id="11"/>
    </w:tbl>
    <w:p w14:paraId="526D5921" w14:textId="77777777" w:rsidR="00270D36" w:rsidRDefault="00270D36" w:rsidP="00270D36"/>
    <w:p w14:paraId="4806693A" w14:textId="386BF464" w:rsidR="00270D36" w:rsidRPr="00270D36" w:rsidRDefault="00270D36" w:rsidP="00270D3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 1</w:t>
      </w:r>
      <w:r w:rsidRPr="00270D36">
        <w:rPr>
          <w:i/>
          <w:noProof/>
          <w:vertAlign w:val="superscript"/>
        </w:rPr>
        <w:t>st</w:t>
      </w:r>
      <w:r>
        <w:rPr>
          <w:i/>
          <w:noProof/>
        </w:rPr>
        <w:t xml:space="preserve"> changes</w:t>
      </w:r>
    </w:p>
    <w:p w14:paraId="5165163A" w14:textId="77777777" w:rsidR="00270D36" w:rsidRDefault="00270D36" w:rsidP="00270D36">
      <w:pPr>
        <w:pStyle w:val="CRCoverPage"/>
        <w:spacing w:after="0"/>
        <w:rPr>
          <w:noProof/>
          <w:sz w:val="8"/>
          <w:szCs w:val="8"/>
        </w:rPr>
      </w:pPr>
    </w:p>
    <w:p w14:paraId="2E128923" w14:textId="07E83982" w:rsidR="00270D36" w:rsidRDefault="00270D36" w:rsidP="00270D3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 2</w:t>
      </w:r>
      <w:r w:rsidRPr="00270D36">
        <w:rPr>
          <w:i/>
          <w:noProof/>
          <w:vertAlign w:val="superscript"/>
        </w:rPr>
        <w:t>nd</w:t>
      </w:r>
      <w:r>
        <w:rPr>
          <w:i/>
          <w:noProof/>
        </w:rPr>
        <w:t xml:space="preserve"> changes</w:t>
      </w:r>
    </w:p>
    <w:p w14:paraId="485F35EC" w14:textId="77777777" w:rsidR="00FB14BE" w:rsidRPr="00827156" w:rsidRDefault="00FB14BE" w:rsidP="00FB14BE">
      <w:pPr>
        <w:pStyle w:val="4"/>
        <w:rPr>
          <w:i/>
        </w:rPr>
      </w:pPr>
      <w:bookmarkStart w:id="22" w:name="_Toc139048888"/>
      <w:bookmarkStart w:id="23" w:name="_Toc37681216"/>
      <w:bookmarkStart w:id="24" w:name="_Toc46486789"/>
      <w:bookmarkStart w:id="25" w:name="_Toc52547134"/>
      <w:bookmarkStart w:id="26" w:name="_Toc52547664"/>
      <w:bookmarkStart w:id="27" w:name="_Toc52548194"/>
      <w:bookmarkStart w:id="28" w:name="_Toc52548724"/>
      <w:bookmarkStart w:id="29" w:name="_Toc139051289"/>
      <w:r w:rsidRPr="00827156">
        <w:t>–</w:t>
      </w:r>
      <w:r w:rsidRPr="00827156">
        <w:tab/>
      </w:r>
      <w:r w:rsidRPr="00827156">
        <w:rPr>
          <w:i/>
        </w:rPr>
        <w:t>NR-DL-AoD-SignalMeasurementInformation</w:t>
      </w:r>
      <w:bookmarkEnd w:id="22"/>
    </w:p>
    <w:p w14:paraId="07A46DDD" w14:textId="77777777" w:rsidR="00FB14BE" w:rsidRPr="00827156" w:rsidRDefault="00FB14BE" w:rsidP="00FB14BE">
      <w:pPr>
        <w:keepLines/>
      </w:pPr>
      <w:r w:rsidRPr="00827156">
        <w:t xml:space="preserve">The IE </w:t>
      </w:r>
      <w:r w:rsidRPr="00827156">
        <w:rPr>
          <w:i/>
        </w:rPr>
        <w:t>NR-DL-AoD-SignalMeasurementInformation</w:t>
      </w:r>
      <w:r w:rsidRPr="00827156">
        <w:rPr>
          <w:noProof/>
        </w:rPr>
        <w:t xml:space="preserve"> is</w:t>
      </w:r>
      <w:r w:rsidRPr="00827156">
        <w:t xml:space="preserve"> used by the target device to provide NR DL-AoD measurements to the location server.</w:t>
      </w:r>
    </w:p>
    <w:p w14:paraId="4A176391" w14:textId="77777777" w:rsidR="00FB14BE" w:rsidRPr="00827156" w:rsidRDefault="00FB14BE" w:rsidP="00FB14BE">
      <w:pPr>
        <w:pStyle w:val="PL"/>
        <w:shd w:val="clear" w:color="auto" w:fill="E6E6E6"/>
      </w:pPr>
      <w:r w:rsidRPr="00827156">
        <w:t>-- ASN1START</w:t>
      </w:r>
    </w:p>
    <w:p w14:paraId="7E5398EC" w14:textId="77777777" w:rsidR="00FB14BE" w:rsidRPr="00827156" w:rsidRDefault="00FB14BE" w:rsidP="00FB14BE">
      <w:pPr>
        <w:pStyle w:val="PL"/>
        <w:shd w:val="clear" w:color="auto" w:fill="E6E6E6"/>
      </w:pPr>
    </w:p>
    <w:p w14:paraId="681EA179" w14:textId="77777777" w:rsidR="00FB14BE" w:rsidRPr="00827156" w:rsidRDefault="00FB14BE" w:rsidP="00FB14BE">
      <w:pPr>
        <w:pStyle w:val="PL"/>
        <w:shd w:val="clear" w:color="auto" w:fill="E6E6E6"/>
        <w:rPr>
          <w:snapToGrid w:val="0"/>
        </w:rPr>
      </w:pPr>
      <w:r w:rsidRPr="00827156">
        <w:rPr>
          <w:snapToGrid w:val="0"/>
        </w:rPr>
        <w:t>NR-DL-AoD-SignalMeasurementInformation-r16 ::= SEQUENCE {</w:t>
      </w:r>
    </w:p>
    <w:p w14:paraId="7A259604" w14:textId="77777777" w:rsidR="00FB14BE" w:rsidRPr="00827156" w:rsidRDefault="00FB14BE" w:rsidP="00FB14BE">
      <w:pPr>
        <w:pStyle w:val="PL"/>
        <w:shd w:val="clear" w:color="auto" w:fill="E6E6E6"/>
        <w:rPr>
          <w:snapToGrid w:val="0"/>
        </w:rPr>
      </w:pPr>
      <w:r w:rsidRPr="00827156">
        <w:rPr>
          <w:snapToGrid w:val="0"/>
        </w:rPr>
        <w:tab/>
        <w:t>nr-DL-AoD-MeasList-r16</w:t>
      </w:r>
      <w:r w:rsidRPr="00827156">
        <w:rPr>
          <w:snapToGrid w:val="0"/>
        </w:rPr>
        <w:tab/>
      </w:r>
      <w:r w:rsidRPr="00827156">
        <w:rPr>
          <w:snapToGrid w:val="0"/>
        </w:rPr>
        <w:tab/>
      </w:r>
      <w:r w:rsidRPr="00827156">
        <w:rPr>
          <w:snapToGrid w:val="0"/>
        </w:rPr>
        <w:tab/>
        <w:t>NR-DL-AoD-MeasList-r16,</w:t>
      </w:r>
    </w:p>
    <w:p w14:paraId="0EF90959" w14:textId="77777777" w:rsidR="00FB14BE" w:rsidRPr="00827156" w:rsidRDefault="00FB14BE" w:rsidP="00FB14BE">
      <w:pPr>
        <w:pStyle w:val="PL"/>
        <w:shd w:val="clear" w:color="auto" w:fill="E6E6E6"/>
        <w:rPr>
          <w:snapToGrid w:val="0"/>
        </w:rPr>
      </w:pPr>
      <w:r w:rsidRPr="00827156">
        <w:rPr>
          <w:snapToGrid w:val="0"/>
        </w:rPr>
        <w:tab/>
        <w:t>...</w:t>
      </w:r>
    </w:p>
    <w:p w14:paraId="02E85269" w14:textId="77777777" w:rsidR="00FB14BE" w:rsidRPr="00827156" w:rsidRDefault="00FB14BE" w:rsidP="00FB14BE">
      <w:pPr>
        <w:pStyle w:val="PL"/>
        <w:shd w:val="clear" w:color="auto" w:fill="E6E6E6"/>
        <w:rPr>
          <w:snapToGrid w:val="0"/>
        </w:rPr>
      </w:pPr>
      <w:r w:rsidRPr="00827156">
        <w:rPr>
          <w:snapToGrid w:val="0"/>
        </w:rPr>
        <w:t>}</w:t>
      </w:r>
    </w:p>
    <w:p w14:paraId="25AE26AA" w14:textId="77777777" w:rsidR="00FB14BE" w:rsidRPr="00827156" w:rsidRDefault="00FB14BE" w:rsidP="00FB14BE">
      <w:pPr>
        <w:pStyle w:val="PL"/>
        <w:shd w:val="clear" w:color="auto" w:fill="E6E6E6"/>
        <w:rPr>
          <w:snapToGrid w:val="0"/>
        </w:rPr>
      </w:pPr>
    </w:p>
    <w:p w14:paraId="250E1B28" w14:textId="77777777" w:rsidR="00FB14BE" w:rsidRPr="00827156" w:rsidRDefault="00FB14BE" w:rsidP="00FB14BE">
      <w:pPr>
        <w:pStyle w:val="PL"/>
        <w:shd w:val="clear" w:color="auto" w:fill="E6E6E6"/>
        <w:rPr>
          <w:snapToGrid w:val="0"/>
        </w:rPr>
      </w:pPr>
      <w:r w:rsidRPr="00827156">
        <w:rPr>
          <w:snapToGrid w:val="0"/>
        </w:rPr>
        <w:t>NR-DL-AoD-MeasList-r16 ::= SEQUENCE (SIZE(1..nrMaxTRPs-r16)) OF NR-DL-AoD-MeasElement-r16</w:t>
      </w:r>
    </w:p>
    <w:p w14:paraId="29349E61" w14:textId="77777777" w:rsidR="00FB14BE" w:rsidRPr="00827156" w:rsidRDefault="00FB14BE" w:rsidP="00FB14BE">
      <w:pPr>
        <w:pStyle w:val="PL"/>
        <w:shd w:val="clear" w:color="auto" w:fill="E6E6E6"/>
        <w:rPr>
          <w:snapToGrid w:val="0"/>
        </w:rPr>
      </w:pPr>
    </w:p>
    <w:p w14:paraId="62ACC8B3" w14:textId="77777777" w:rsidR="00FB14BE" w:rsidRPr="00827156" w:rsidRDefault="00FB14BE" w:rsidP="00FB14BE">
      <w:pPr>
        <w:pStyle w:val="PL"/>
        <w:shd w:val="clear" w:color="auto" w:fill="E6E6E6"/>
        <w:rPr>
          <w:snapToGrid w:val="0"/>
        </w:rPr>
      </w:pPr>
      <w:r w:rsidRPr="00827156">
        <w:rPr>
          <w:snapToGrid w:val="0"/>
        </w:rPr>
        <w:t>NR-DL-AoD-MeasElement-r16 ::= SEQUENCE {</w:t>
      </w:r>
    </w:p>
    <w:p w14:paraId="199C7696" w14:textId="77777777" w:rsidR="00FB14BE" w:rsidRPr="00827156" w:rsidRDefault="00FB14BE" w:rsidP="00FB14BE">
      <w:pPr>
        <w:pStyle w:val="PL"/>
        <w:shd w:val="clear" w:color="auto" w:fill="E6E6E6"/>
        <w:rPr>
          <w:snapToGrid w:val="0"/>
          <w:lang w:eastAsia="ja-JP"/>
        </w:rPr>
      </w:pPr>
      <w:r w:rsidRPr="00827156">
        <w:rPr>
          <w:snapToGrid w:val="0"/>
        </w:rPr>
        <w:tab/>
        <w:t>dl-PRS-ID-r16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(0..255),</w:t>
      </w:r>
    </w:p>
    <w:p w14:paraId="227E2020" w14:textId="77777777" w:rsidR="00FB14BE" w:rsidRPr="00827156" w:rsidRDefault="00FB14BE" w:rsidP="00FB14BE">
      <w:pPr>
        <w:pStyle w:val="PL"/>
        <w:shd w:val="clear" w:color="auto" w:fill="E6E6E6"/>
        <w:rPr>
          <w:snapToGrid w:val="0"/>
        </w:rPr>
      </w:pPr>
      <w:r w:rsidRPr="00827156">
        <w:rPr>
          <w:snapToGrid w:val="0"/>
        </w:rPr>
        <w:tab/>
        <w:t>nr-PhysCellID-r16</w:t>
      </w:r>
      <w:r w:rsidRPr="00827156">
        <w:rPr>
          <w:snapToGrid w:val="0"/>
        </w:rPr>
        <w:tab/>
      </w:r>
      <w:r w:rsidRPr="00827156">
        <w:rPr>
          <w:snapToGrid w:val="0"/>
        </w:rPr>
        <w:tab/>
      </w:r>
      <w:r w:rsidRPr="00827156">
        <w:rPr>
          <w:snapToGrid w:val="0"/>
        </w:rPr>
        <w:tab/>
      </w:r>
      <w:r w:rsidRPr="00827156">
        <w:rPr>
          <w:snapToGrid w:val="0"/>
        </w:rPr>
        <w:tab/>
        <w:t>NR-PhysCellID-r16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5BA337FA" w14:textId="77777777" w:rsidR="00FB14BE" w:rsidRPr="00827156" w:rsidRDefault="00FB14BE" w:rsidP="00FB14BE">
      <w:pPr>
        <w:pStyle w:val="PL"/>
        <w:shd w:val="clear" w:color="auto" w:fill="E6E6E6"/>
        <w:rPr>
          <w:snapToGrid w:val="0"/>
        </w:rPr>
      </w:pPr>
      <w:r w:rsidRPr="00827156">
        <w:rPr>
          <w:snapToGrid w:val="0"/>
        </w:rPr>
        <w:tab/>
        <w:t>nr-CellGlobalID-r16</w:t>
      </w:r>
      <w:r w:rsidRPr="00827156">
        <w:rPr>
          <w:snapToGrid w:val="0"/>
        </w:rPr>
        <w:tab/>
      </w:r>
      <w:r w:rsidRPr="00827156">
        <w:rPr>
          <w:snapToGrid w:val="0"/>
        </w:rPr>
        <w:tab/>
      </w:r>
      <w:r w:rsidRPr="00827156">
        <w:rPr>
          <w:snapToGrid w:val="0"/>
        </w:rPr>
        <w:tab/>
      </w:r>
      <w:r w:rsidRPr="00827156">
        <w:rPr>
          <w:snapToGrid w:val="0"/>
        </w:rPr>
        <w:tab/>
        <w:t>NCGI-r15</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1FA74F2F" w14:textId="77777777" w:rsidR="00FB14BE" w:rsidRPr="00827156" w:rsidRDefault="00FB14BE" w:rsidP="00FB14BE">
      <w:pPr>
        <w:pStyle w:val="PL"/>
        <w:shd w:val="clear" w:color="auto" w:fill="E6E6E6"/>
        <w:rPr>
          <w:rStyle w:val="ab"/>
        </w:rPr>
      </w:pPr>
      <w:r w:rsidRPr="00827156">
        <w:rPr>
          <w:snapToGrid w:val="0"/>
        </w:rPr>
        <w:tab/>
      </w:r>
      <w:r w:rsidRPr="00827156">
        <w:t>nr-ARFCN</w:t>
      </w:r>
      <w:r w:rsidRPr="00827156">
        <w:rPr>
          <w:snapToGrid w:val="0"/>
        </w:rPr>
        <w:t>-r16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ARFCN-ValueNR-r15</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70957DFC" w14:textId="77777777" w:rsidR="00FB14BE" w:rsidRPr="00827156" w:rsidRDefault="00FB14BE" w:rsidP="00FB14BE">
      <w:pPr>
        <w:pStyle w:val="PL"/>
        <w:shd w:val="clear" w:color="auto" w:fill="E6E6E6"/>
        <w:rPr>
          <w:snapToGrid w:val="0"/>
        </w:rPr>
      </w:pPr>
      <w:r w:rsidRPr="00827156">
        <w:rPr>
          <w:snapToGrid w:val="0"/>
        </w:rPr>
        <w:tab/>
        <w:t>nr-DL-PRS-ResourceID-r16</w:t>
      </w:r>
      <w:r w:rsidRPr="00827156">
        <w:rPr>
          <w:snapToGrid w:val="0"/>
        </w:rPr>
        <w:tab/>
      </w:r>
      <w:r w:rsidRPr="00827156">
        <w:rPr>
          <w:snapToGrid w:val="0"/>
        </w:rPr>
        <w:tab/>
        <w:t>NR-DL-PRS-ResourceID-r16</w:t>
      </w:r>
      <w:r w:rsidRPr="00827156">
        <w:rPr>
          <w:snapToGrid w:val="0"/>
        </w:rPr>
        <w:tab/>
      </w:r>
      <w:r w:rsidRPr="00827156">
        <w:tab/>
      </w:r>
      <w:r w:rsidRPr="00827156">
        <w:tab/>
      </w:r>
      <w:r w:rsidRPr="00827156">
        <w:tab/>
        <w:t>OPTIONAL</w:t>
      </w:r>
      <w:r w:rsidRPr="00827156">
        <w:rPr>
          <w:snapToGrid w:val="0"/>
        </w:rPr>
        <w:t>,</w:t>
      </w:r>
    </w:p>
    <w:p w14:paraId="320F2A6D" w14:textId="77777777" w:rsidR="00FB14BE" w:rsidRPr="00827156" w:rsidRDefault="00FB14BE" w:rsidP="00FB14BE">
      <w:pPr>
        <w:pStyle w:val="PL"/>
        <w:shd w:val="clear" w:color="auto" w:fill="E6E6E6"/>
      </w:pPr>
      <w:r w:rsidRPr="00827156">
        <w:tab/>
        <w:t>nr-DL-PRS-ResourceSetID-r16</w:t>
      </w:r>
      <w:r w:rsidRPr="00827156">
        <w:tab/>
      </w:r>
      <w:r w:rsidRPr="00827156">
        <w:tab/>
        <w:t>NR-DL-PRS-ResourceSetID-r16</w:t>
      </w:r>
      <w:r w:rsidRPr="00827156">
        <w:tab/>
      </w:r>
      <w:r w:rsidRPr="00827156">
        <w:tab/>
      </w:r>
      <w:r w:rsidRPr="00827156">
        <w:tab/>
        <w:t>OPTIONAL,</w:t>
      </w:r>
    </w:p>
    <w:p w14:paraId="0ADB776F" w14:textId="77777777" w:rsidR="00FB14BE" w:rsidRPr="00827156" w:rsidRDefault="00FB14BE" w:rsidP="00FB14BE">
      <w:pPr>
        <w:pStyle w:val="PL"/>
        <w:shd w:val="clear" w:color="auto" w:fill="E6E6E6"/>
        <w:rPr>
          <w:snapToGrid w:val="0"/>
        </w:rPr>
      </w:pPr>
      <w:r w:rsidRPr="00827156">
        <w:rPr>
          <w:snapToGrid w:val="0"/>
        </w:rPr>
        <w:tab/>
        <w:t>nr-TimeStamp-r16</w:t>
      </w:r>
      <w:r w:rsidRPr="00827156">
        <w:rPr>
          <w:snapToGrid w:val="0"/>
        </w:rPr>
        <w:tab/>
      </w:r>
      <w:r w:rsidRPr="00827156">
        <w:rPr>
          <w:snapToGrid w:val="0"/>
        </w:rPr>
        <w:tab/>
      </w:r>
      <w:r w:rsidRPr="00827156">
        <w:rPr>
          <w:snapToGrid w:val="0"/>
        </w:rPr>
        <w:tab/>
      </w:r>
      <w:r w:rsidRPr="00827156">
        <w:rPr>
          <w:snapToGrid w:val="0"/>
        </w:rPr>
        <w:tab/>
        <w:t>NR-TimeStamp-r16,</w:t>
      </w:r>
    </w:p>
    <w:p w14:paraId="20819D04" w14:textId="77777777" w:rsidR="00FB14BE" w:rsidRPr="00827156" w:rsidRDefault="00FB14BE" w:rsidP="00FB14BE">
      <w:pPr>
        <w:pStyle w:val="PL"/>
        <w:shd w:val="clear" w:color="auto" w:fill="E6E6E6"/>
      </w:pPr>
      <w:r w:rsidRPr="00827156">
        <w:rPr>
          <w:snapToGrid w:val="0"/>
        </w:rPr>
        <w:tab/>
        <w:t>nr-DL-PRS-RSRP</w:t>
      </w:r>
      <w:r w:rsidRPr="00827156">
        <w:t>-Result-r16</w:t>
      </w:r>
      <w:r w:rsidRPr="00827156">
        <w:tab/>
      </w:r>
      <w:r w:rsidRPr="00827156">
        <w:tab/>
        <w:t>INTEGER (0..126),</w:t>
      </w:r>
    </w:p>
    <w:p w14:paraId="27716511" w14:textId="77777777" w:rsidR="00FB14BE" w:rsidRPr="00827156" w:rsidRDefault="00FB14BE" w:rsidP="00FB14BE">
      <w:pPr>
        <w:pStyle w:val="PL"/>
        <w:shd w:val="clear" w:color="auto" w:fill="E6E6E6"/>
        <w:rPr>
          <w:snapToGrid w:val="0"/>
        </w:rPr>
      </w:pPr>
      <w:r w:rsidRPr="00827156">
        <w:rPr>
          <w:snapToGrid w:val="0"/>
        </w:rPr>
        <w:tab/>
        <w:t>nr-DL-PRS-RxBeamIndex-r16</w:t>
      </w:r>
      <w:r w:rsidRPr="00827156">
        <w:rPr>
          <w:snapToGrid w:val="0"/>
        </w:rPr>
        <w:tab/>
      </w:r>
      <w:r w:rsidRPr="00827156">
        <w:rPr>
          <w:snapToGrid w:val="0"/>
        </w:rPr>
        <w:tab/>
        <w:t>INTEGER (1..8)</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443F0302" w14:textId="77777777" w:rsidR="00FB14BE" w:rsidRPr="00827156" w:rsidRDefault="00FB14BE" w:rsidP="00FB14BE">
      <w:pPr>
        <w:pStyle w:val="PL"/>
        <w:shd w:val="clear" w:color="auto" w:fill="E6E6E6"/>
      </w:pPr>
      <w:r w:rsidRPr="00827156">
        <w:tab/>
        <w:t>nr-DL-AoD-AdditionalMeasurements-r16</w:t>
      </w:r>
    </w:p>
    <w:p w14:paraId="406348A8" w14:textId="77777777" w:rsidR="00FB14BE" w:rsidRPr="00827156" w:rsidRDefault="00FB14BE" w:rsidP="00FB14BE">
      <w:pPr>
        <w:pStyle w:val="PL"/>
        <w:shd w:val="clear" w:color="auto" w:fill="E6E6E6"/>
      </w:pPr>
      <w:r w:rsidRPr="00827156">
        <w:tab/>
      </w:r>
      <w:r w:rsidRPr="00827156">
        <w:tab/>
      </w:r>
      <w:r w:rsidRPr="00827156">
        <w:tab/>
      </w:r>
      <w:r w:rsidRPr="00827156">
        <w:tab/>
      </w:r>
      <w:r w:rsidRPr="00827156">
        <w:tab/>
      </w:r>
      <w:r w:rsidRPr="00827156">
        <w:tab/>
      </w:r>
      <w:r w:rsidRPr="00827156">
        <w:tab/>
      </w:r>
      <w:r w:rsidRPr="00827156">
        <w:tab/>
      </w:r>
      <w:r w:rsidRPr="00827156">
        <w:tab/>
        <w:t>NR-DL-AoD-AdditionalMeasurements-r16</w:t>
      </w:r>
      <w:r w:rsidRPr="00827156">
        <w:tab/>
        <w:t>OPTIONAL,</w:t>
      </w:r>
    </w:p>
    <w:p w14:paraId="3BE72235" w14:textId="77777777" w:rsidR="00FB14BE" w:rsidRPr="00827156" w:rsidRDefault="00FB14BE" w:rsidP="00FB14BE">
      <w:pPr>
        <w:pStyle w:val="PL"/>
        <w:shd w:val="clear" w:color="auto" w:fill="E6E6E6"/>
        <w:rPr>
          <w:snapToGrid w:val="0"/>
        </w:rPr>
      </w:pPr>
      <w:r w:rsidRPr="00827156">
        <w:rPr>
          <w:snapToGrid w:val="0"/>
        </w:rPr>
        <w:tab/>
        <w:t>...</w:t>
      </w:r>
    </w:p>
    <w:p w14:paraId="2D18288B" w14:textId="77777777" w:rsidR="00FB14BE" w:rsidRPr="00827156" w:rsidRDefault="00FB14BE" w:rsidP="00FB14BE">
      <w:pPr>
        <w:pStyle w:val="PL"/>
        <w:shd w:val="clear" w:color="auto" w:fill="E6E6E6"/>
        <w:rPr>
          <w:snapToGrid w:val="0"/>
        </w:rPr>
      </w:pPr>
      <w:r w:rsidRPr="00827156">
        <w:rPr>
          <w:snapToGrid w:val="0"/>
        </w:rPr>
        <w:t>}</w:t>
      </w:r>
    </w:p>
    <w:p w14:paraId="12D81572" w14:textId="77777777" w:rsidR="00FB14BE" w:rsidRPr="00827156" w:rsidRDefault="00FB14BE" w:rsidP="00FB14BE">
      <w:pPr>
        <w:pStyle w:val="PL"/>
        <w:shd w:val="clear" w:color="auto" w:fill="E6E6E6"/>
        <w:rPr>
          <w:snapToGrid w:val="0"/>
        </w:rPr>
      </w:pPr>
    </w:p>
    <w:p w14:paraId="06BB6BB1" w14:textId="77777777" w:rsidR="00FB14BE" w:rsidRPr="00827156" w:rsidRDefault="00FB14BE" w:rsidP="00FB14BE">
      <w:pPr>
        <w:pStyle w:val="PL"/>
        <w:shd w:val="clear" w:color="auto" w:fill="E6E6E6"/>
        <w:rPr>
          <w:snapToGrid w:val="0"/>
        </w:rPr>
      </w:pPr>
      <w:r w:rsidRPr="00827156">
        <w:t xml:space="preserve">NR-DL-AoD-AdditionalMeasurements-r16 ::= SEQUENCE </w:t>
      </w:r>
      <w:r w:rsidRPr="00827156">
        <w:rPr>
          <w:snapToGrid w:val="0"/>
        </w:rPr>
        <w:t>(SIZE (1..7)) OF</w:t>
      </w:r>
    </w:p>
    <w:p w14:paraId="5F1F1E65" w14:textId="77777777" w:rsidR="00FB14BE" w:rsidRPr="00827156" w:rsidRDefault="00FB14BE" w:rsidP="00FB14BE">
      <w:pPr>
        <w:pStyle w:val="PL"/>
        <w:shd w:val="clear" w:color="auto" w:fill="E6E6E6"/>
      </w:pPr>
      <w:r w:rsidRPr="00827156">
        <w:tab/>
      </w:r>
      <w:r w:rsidRPr="00827156">
        <w:tab/>
      </w:r>
      <w:r w:rsidRPr="00827156">
        <w:tab/>
      </w:r>
      <w:r w:rsidRPr="00827156">
        <w:tab/>
      </w:r>
      <w:r w:rsidRPr="00827156">
        <w:tab/>
      </w:r>
      <w:r w:rsidRPr="00827156">
        <w:tab/>
      </w:r>
      <w:r w:rsidRPr="00827156">
        <w:tab/>
      </w:r>
      <w:r w:rsidRPr="00827156">
        <w:tab/>
      </w:r>
      <w:r w:rsidRPr="00827156">
        <w:tab/>
      </w:r>
      <w:r w:rsidRPr="00827156">
        <w:tab/>
      </w:r>
      <w:r w:rsidRPr="00827156">
        <w:tab/>
      </w:r>
      <w:r w:rsidRPr="00827156">
        <w:tab/>
      </w:r>
      <w:r w:rsidRPr="00827156">
        <w:tab/>
        <w:t>NR-DL-AoD-AdditionalMeasurementElement-r16</w:t>
      </w:r>
    </w:p>
    <w:p w14:paraId="47DDF244" w14:textId="77777777" w:rsidR="00FB14BE" w:rsidRPr="00827156" w:rsidRDefault="00FB14BE" w:rsidP="00FB14BE">
      <w:pPr>
        <w:pStyle w:val="PL"/>
        <w:shd w:val="clear" w:color="auto" w:fill="E6E6E6"/>
      </w:pPr>
    </w:p>
    <w:p w14:paraId="28A3F1EC" w14:textId="77777777" w:rsidR="00FB14BE" w:rsidRPr="00827156" w:rsidRDefault="00FB14BE" w:rsidP="00FB14BE">
      <w:pPr>
        <w:pStyle w:val="PL"/>
        <w:shd w:val="clear" w:color="auto" w:fill="E6E6E6"/>
        <w:rPr>
          <w:snapToGrid w:val="0"/>
        </w:rPr>
      </w:pPr>
      <w:r w:rsidRPr="00827156">
        <w:t xml:space="preserve">NR-DL-AoD-AdditionalMeasurementElement-r16 </w:t>
      </w:r>
      <w:r w:rsidRPr="00827156">
        <w:rPr>
          <w:snapToGrid w:val="0"/>
        </w:rPr>
        <w:t>::= SEQUENCE {</w:t>
      </w:r>
    </w:p>
    <w:p w14:paraId="3484AEB2" w14:textId="77777777" w:rsidR="00FB14BE" w:rsidRPr="00827156" w:rsidRDefault="00FB14BE" w:rsidP="00FB14BE">
      <w:pPr>
        <w:pStyle w:val="PL"/>
        <w:shd w:val="clear" w:color="auto" w:fill="E6E6E6"/>
        <w:rPr>
          <w:snapToGrid w:val="0"/>
        </w:rPr>
      </w:pPr>
      <w:r w:rsidRPr="00827156">
        <w:rPr>
          <w:snapToGrid w:val="0"/>
        </w:rPr>
        <w:tab/>
        <w:t>nr-DL-PRS-ResourceID-r16</w:t>
      </w:r>
      <w:r w:rsidRPr="00827156">
        <w:rPr>
          <w:snapToGrid w:val="0"/>
        </w:rPr>
        <w:tab/>
      </w:r>
      <w:r w:rsidRPr="00827156">
        <w:rPr>
          <w:snapToGrid w:val="0"/>
        </w:rPr>
        <w:tab/>
        <w:t>NR-DL-PRS-ResourceID-r16</w:t>
      </w:r>
      <w:r w:rsidRPr="00827156">
        <w:rPr>
          <w:snapToGrid w:val="0"/>
        </w:rPr>
        <w:tab/>
      </w:r>
      <w:r w:rsidRPr="00827156">
        <w:tab/>
      </w:r>
      <w:r w:rsidRPr="00827156">
        <w:tab/>
      </w:r>
      <w:r w:rsidRPr="00827156">
        <w:tab/>
        <w:t>OPTIONAL</w:t>
      </w:r>
      <w:r w:rsidRPr="00827156">
        <w:rPr>
          <w:snapToGrid w:val="0"/>
        </w:rPr>
        <w:t>,</w:t>
      </w:r>
    </w:p>
    <w:p w14:paraId="612EB2D6" w14:textId="77777777" w:rsidR="00FB14BE" w:rsidRPr="00827156" w:rsidRDefault="00FB14BE" w:rsidP="00FB14BE">
      <w:pPr>
        <w:pStyle w:val="PL"/>
        <w:shd w:val="clear" w:color="auto" w:fill="E6E6E6"/>
      </w:pPr>
      <w:r w:rsidRPr="00827156">
        <w:tab/>
        <w:t>nr-DL-PRS-ResourceSetID-r16</w:t>
      </w:r>
      <w:r w:rsidRPr="00827156">
        <w:tab/>
      </w:r>
      <w:r w:rsidRPr="00827156">
        <w:tab/>
        <w:t>NR-DL-PRS-ResourceSetID-r16</w:t>
      </w:r>
      <w:r w:rsidRPr="00827156">
        <w:tab/>
      </w:r>
      <w:r w:rsidRPr="00827156">
        <w:tab/>
      </w:r>
      <w:r w:rsidRPr="00827156">
        <w:tab/>
        <w:t>OPTIONAL,</w:t>
      </w:r>
    </w:p>
    <w:p w14:paraId="578FA338" w14:textId="77777777" w:rsidR="00FB14BE" w:rsidRPr="00827156" w:rsidRDefault="00FB14BE" w:rsidP="00FB14BE">
      <w:pPr>
        <w:pStyle w:val="PL"/>
        <w:shd w:val="clear" w:color="auto" w:fill="E6E6E6"/>
        <w:rPr>
          <w:snapToGrid w:val="0"/>
        </w:rPr>
      </w:pPr>
      <w:r w:rsidRPr="00827156">
        <w:rPr>
          <w:snapToGrid w:val="0"/>
        </w:rPr>
        <w:tab/>
        <w:t>nr-TimeStamp-r16</w:t>
      </w:r>
      <w:r w:rsidRPr="00827156">
        <w:rPr>
          <w:snapToGrid w:val="0"/>
        </w:rPr>
        <w:tab/>
      </w:r>
      <w:r w:rsidRPr="00827156">
        <w:rPr>
          <w:snapToGrid w:val="0"/>
        </w:rPr>
        <w:tab/>
      </w:r>
      <w:r w:rsidRPr="00827156">
        <w:rPr>
          <w:snapToGrid w:val="0"/>
        </w:rPr>
        <w:tab/>
      </w:r>
      <w:r w:rsidRPr="00827156">
        <w:rPr>
          <w:snapToGrid w:val="0"/>
        </w:rPr>
        <w:tab/>
        <w:t>NR-TimeStamp-r16,</w:t>
      </w:r>
    </w:p>
    <w:p w14:paraId="3C756F44" w14:textId="77777777" w:rsidR="00FB14BE" w:rsidRPr="00827156" w:rsidRDefault="00FB14BE" w:rsidP="00FB14BE">
      <w:pPr>
        <w:pStyle w:val="PL"/>
        <w:shd w:val="clear" w:color="auto" w:fill="E6E6E6"/>
      </w:pPr>
      <w:r w:rsidRPr="00827156">
        <w:rPr>
          <w:snapToGrid w:val="0"/>
        </w:rPr>
        <w:tab/>
        <w:t>nr-DL-PRS-RSRP</w:t>
      </w:r>
      <w:r w:rsidRPr="00827156">
        <w:t>-ResultDiff-r16</w:t>
      </w:r>
      <w:r w:rsidRPr="00827156">
        <w:tab/>
        <w:t>INTEGER (0..30),</w:t>
      </w:r>
    </w:p>
    <w:p w14:paraId="003A47F8" w14:textId="77777777" w:rsidR="00FB14BE" w:rsidRPr="00827156" w:rsidRDefault="00FB14BE" w:rsidP="00FB14BE">
      <w:pPr>
        <w:pStyle w:val="PL"/>
        <w:shd w:val="clear" w:color="auto" w:fill="E6E6E6"/>
        <w:rPr>
          <w:snapToGrid w:val="0"/>
        </w:rPr>
      </w:pPr>
      <w:r w:rsidRPr="00827156">
        <w:rPr>
          <w:snapToGrid w:val="0"/>
        </w:rPr>
        <w:tab/>
        <w:t>nr-DL-PRS-RxBeamIndex-r16</w:t>
      </w:r>
      <w:r w:rsidRPr="00827156">
        <w:rPr>
          <w:snapToGrid w:val="0"/>
        </w:rPr>
        <w:tab/>
      </w:r>
      <w:r w:rsidRPr="00827156">
        <w:rPr>
          <w:snapToGrid w:val="0"/>
        </w:rPr>
        <w:tab/>
        <w:t>INTEGER (1..8)</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56E7946A" w14:textId="77777777" w:rsidR="00FB14BE" w:rsidRPr="00827156" w:rsidRDefault="00FB14BE" w:rsidP="00FB14BE">
      <w:pPr>
        <w:pStyle w:val="PL"/>
        <w:shd w:val="clear" w:color="auto" w:fill="E6E6E6"/>
        <w:rPr>
          <w:snapToGrid w:val="0"/>
        </w:rPr>
      </w:pPr>
      <w:r w:rsidRPr="00827156">
        <w:rPr>
          <w:snapToGrid w:val="0"/>
        </w:rPr>
        <w:tab/>
        <w:t>...</w:t>
      </w:r>
    </w:p>
    <w:p w14:paraId="0D357D81" w14:textId="77777777" w:rsidR="00FB14BE" w:rsidRPr="00827156" w:rsidRDefault="00FB14BE" w:rsidP="00FB14BE">
      <w:pPr>
        <w:pStyle w:val="PL"/>
        <w:shd w:val="clear" w:color="auto" w:fill="E6E6E6"/>
        <w:rPr>
          <w:snapToGrid w:val="0"/>
        </w:rPr>
      </w:pPr>
      <w:r w:rsidRPr="00827156">
        <w:rPr>
          <w:snapToGrid w:val="0"/>
        </w:rPr>
        <w:t>}</w:t>
      </w:r>
    </w:p>
    <w:p w14:paraId="581C7B4E" w14:textId="77777777" w:rsidR="00FB14BE" w:rsidRPr="00827156" w:rsidRDefault="00FB14BE" w:rsidP="00FB14BE">
      <w:pPr>
        <w:pStyle w:val="PL"/>
        <w:shd w:val="clear" w:color="auto" w:fill="E6E6E6"/>
        <w:rPr>
          <w:snapToGrid w:val="0"/>
        </w:rPr>
      </w:pPr>
    </w:p>
    <w:p w14:paraId="57B33713" w14:textId="77777777" w:rsidR="00FB14BE" w:rsidRPr="00827156" w:rsidRDefault="00FB14BE" w:rsidP="00FB14BE">
      <w:pPr>
        <w:pStyle w:val="PL"/>
        <w:shd w:val="clear" w:color="auto" w:fill="E6E6E6"/>
      </w:pPr>
      <w:r w:rsidRPr="00827156">
        <w:t>-- ASN1STOP</w:t>
      </w:r>
    </w:p>
    <w:p w14:paraId="1154C8A5" w14:textId="77777777" w:rsidR="00FB14BE" w:rsidRPr="00827156" w:rsidRDefault="00FB14BE" w:rsidP="00FB14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14BE" w:rsidRPr="00827156" w14:paraId="7116BBCD" w14:textId="77777777" w:rsidTr="00B57628">
        <w:trPr>
          <w:cantSplit/>
          <w:tblHeader/>
        </w:trPr>
        <w:tc>
          <w:tcPr>
            <w:tcW w:w="9639" w:type="dxa"/>
          </w:tcPr>
          <w:p w14:paraId="7CA21544" w14:textId="77777777" w:rsidR="00FB14BE" w:rsidRPr="00827156" w:rsidRDefault="00FB14BE" w:rsidP="00B57628">
            <w:pPr>
              <w:pStyle w:val="TAH"/>
              <w:keepNext w:val="0"/>
              <w:keepLines w:val="0"/>
              <w:widowControl w:val="0"/>
            </w:pPr>
            <w:r w:rsidRPr="00827156">
              <w:rPr>
                <w:i/>
              </w:rPr>
              <w:t>NR-DL-AoD-SignalMeasurementInformation</w:t>
            </w:r>
            <w:r w:rsidRPr="00827156">
              <w:rPr>
                <w:iCs/>
                <w:noProof/>
              </w:rPr>
              <w:t xml:space="preserve"> field descriptions</w:t>
            </w:r>
          </w:p>
        </w:tc>
      </w:tr>
      <w:tr w:rsidR="00FB14BE" w:rsidRPr="00827156" w14:paraId="5E584124" w14:textId="77777777" w:rsidTr="00B57628">
        <w:trPr>
          <w:cantSplit/>
          <w:tblHeader/>
        </w:trPr>
        <w:tc>
          <w:tcPr>
            <w:tcW w:w="9639" w:type="dxa"/>
          </w:tcPr>
          <w:p w14:paraId="102F891C" w14:textId="77777777" w:rsidR="00FB14BE" w:rsidRPr="00827156" w:rsidRDefault="00FB14BE" w:rsidP="00B57628">
            <w:pPr>
              <w:pStyle w:val="TAL"/>
              <w:rPr>
                <w:b/>
                <w:i/>
                <w:noProof/>
                <w:lang w:eastAsia="x-none"/>
              </w:rPr>
            </w:pPr>
            <w:r w:rsidRPr="00827156">
              <w:rPr>
                <w:b/>
                <w:i/>
                <w:noProof/>
              </w:rPr>
              <w:t>dl-PRS-ID</w:t>
            </w:r>
          </w:p>
          <w:p w14:paraId="0AAB9E5D" w14:textId="77777777" w:rsidR="00FB14BE" w:rsidRPr="00827156" w:rsidRDefault="00FB14BE" w:rsidP="00B57628">
            <w:pPr>
              <w:pStyle w:val="TAL"/>
              <w:keepNext w:val="0"/>
              <w:keepLines w:val="0"/>
              <w:rPr>
                <w:bCs/>
                <w:iCs/>
                <w:noProof/>
              </w:rPr>
            </w:pPr>
            <w:r w:rsidRPr="00827156">
              <w:rPr>
                <w:bCs/>
                <w:iCs/>
                <w:noProof/>
              </w:rPr>
              <w:t>This field is used along with a DL-PRS Resource Set ID and a DL-PRS Resources ID to uniquely identify a DL-PRS Resource. This ID can be associated with multiple DL-PRS Resource Sets associated with a single TRP.</w:t>
            </w:r>
          </w:p>
          <w:p w14:paraId="74E7092F" w14:textId="77777777" w:rsidR="00FB14BE" w:rsidRPr="00827156" w:rsidRDefault="00FB14BE" w:rsidP="00B57628">
            <w:pPr>
              <w:pStyle w:val="TAL"/>
            </w:pPr>
            <w:r w:rsidRPr="00827156">
              <w:rPr>
                <w:bCs/>
                <w:iCs/>
                <w:noProof/>
              </w:rPr>
              <w:t>Each TRP should only be associated with one such ID.</w:t>
            </w:r>
          </w:p>
        </w:tc>
      </w:tr>
      <w:tr w:rsidR="00FB14BE" w:rsidRPr="00827156" w14:paraId="7F3265EA" w14:textId="77777777" w:rsidTr="00B57628">
        <w:trPr>
          <w:cantSplit/>
          <w:tblHeader/>
        </w:trPr>
        <w:tc>
          <w:tcPr>
            <w:tcW w:w="9639" w:type="dxa"/>
          </w:tcPr>
          <w:p w14:paraId="7AC7DFA9" w14:textId="77777777" w:rsidR="00FB14BE" w:rsidRPr="00827156" w:rsidRDefault="00FB14BE" w:rsidP="00B57628">
            <w:pPr>
              <w:pStyle w:val="TAL"/>
              <w:rPr>
                <w:b/>
                <w:i/>
                <w:noProof/>
                <w:lang w:eastAsia="x-none"/>
              </w:rPr>
            </w:pPr>
            <w:r w:rsidRPr="00827156">
              <w:rPr>
                <w:b/>
                <w:i/>
                <w:noProof/>
              </w:rPr>
              <w:t>nr-PhysCellID</w:t>
            </w:r>
          </w:p>
          <w:p w14:paraId="60DC5193" w14:textId="77777777" w:rsidR="00FB14BE" w:rsidRPr="00827156" w:rsidRDefault="00FB14BE" w:rsidP="00B57628">
            <w:pPr>
              <w:pStyle w:val="TAL"/>
            </w:pPr>
            <w:r w:rsidRPr="00827156">
              <w:rPr>
                <w:bCs/>
                <w:iCs/>
                <w:noProof/>
              </w:rPr>
              <w:t>This field specifies the physical cell identity of the associated TRP, as defined in TS 38.331 [35].</w:t>
            </w:r>
          </w:p>
        </w:tc>
      </w:tr>
      <w:tr w:rsidR="00FB14BE" w:rsidRPr="00827156" w14:paraId="169BF2A1" w14:textId="77777777" w:rsidTr="00B57628">
        <w:trPr>
          <w:cantSplit/>
          <w:tblHeader/>
        </w:trPr>
        <w:tc>
          <w:tcPr>
            <w:tcW w:w="9639" w:type="dxa"/>
          </w:tcPr>
          <w:p w14:paraId="4B7CC954" w14:textId="77777777" w:rsidR="00FB14BE" w:rsidRPr="00827156" w:rsidRDefault="00FB14BE" w:rsidP="00B57628">
            <w:pPr>
              <w:pStyle w:val="TAL"/>
              <w:rPr>
                <w:b/>
                <w:i/>
                <w:noProof/>
                <w:lang w:eastAsia="x-none"/>
              </w:rPr>
            </w:pPr>
            <w:r w:rsidRPr="00827156">
              <w:rPr>
                <w:b/>
                <w:i/>
                <w:noProof/>
              </w:rPr>
              <w:t>nr-CellGlobalID</w:t>
            </w:r>
          </w:p>
          <w:p w14:paraId="0D447728" w14:textId="77777777" w:rsidR="00FB14BE" w:rsidRPr="00827156" w:rsidRDefault="00FB14BE" w:rsidP="00B57628">
            <w:pPr>
              <w:pStyle w:val="TAL"/>
            </w:pPr>
            <w:r w:rsidRPr="00827156">
              <w:rPr>
                <w:bCs/>
                <w:iCs/>
                <w:noProof/>
              </w:rPr>
              <w:t>This field specifies the NCGI, the globally unique identity of a cell in NR, of the associated TRP, as defined in TS 38.331 [35].</w:t>
            </w:r>
          </w:p>
        </w:tc>
      </w:tr>
      <w:tr w:rsidR="00FB14BE" w:rsidRPr="00827156" w14:paraId="0063EBDA" w14:textId="77777777" w:rsidTr="00B57628">
        <w:trPr>
          <w:cantSplit/>
          <w:tblHeader/>
        </w:trPr>
        <w:tc>
          <w:tcPr>
            <w:tcW w:w="9639" w:type="dxa"/>
          </w:tcPr>
          <w:p w14:paraId="77B7CDB2" w14:textId="77777777" w:rsidR="00FB14BE" w:rsidRPr="00827156" w:rsidRDefault="00FB14BE" w:rsidP="00B57628">
            <w:pPr>
              <w:pStyle w:val="TAL"/>
              <w:rPr>
                <w:b/>
                <w:i/>
                <w:noProof/>
                <w:lang w:eastAsia="x-none"/>
              </w:rPr>
            </w:pPr>
            <w:r w:rsidRPr="00827156">
              <w:rPr>
                <w:b/>
                <w:i/>
                <w:noProof/>
              </w:rPr>
              <w:t>nr-ARFCN</w:t>
            </w:r>
          </w:p>
          <w:p w14:paraId="615B233E" w14:textId="77777777" w:rsidR="00FB14BE" w:rsidRPr="00827156" w:rsidRDefault="00FB14BE" w:rsidP="00B57628">
            <w:pPr>
              <w:pStyle w:val="TAL"/>
            </w:pPr>
            <w:r w:rsidRPr="00827156">
              <w:rPr>
                <w:bCs/>
                <w:iCs/>
                <w:noProof/>
              </w:rPr>
              <w:t xml:space="preserve">This field specifies the NR-ARFCN of the TRP's CD-SSB (as defined in TS 38.300 [47]) corresponding to </w:t>
            </w:r>
            <w:r w:rsidRPr="00827156">
              <w:rPr>
                <w:bCs/>
                <w:i/>
                <w:noProof/>
              </w:rPr>
              <w:t>nr-PhysCellID</w:t>
            </w:r>
            <w:r w:rsidRPr="00827156">
              <w:rPr>
                <w:bCs/>
                <w:iCs/>
                <w:noProof/>
              </w:rPr>
              <w:t>.</w:t>
            </w:r>
          </w:p>
        </w:tc>
      </w:tr>
      <w:tr w:rsidR="00FB14BE" w:rsidRPr="00827156" w14:paraId="5C333362" w14:textId="77777777" w:rsidTr="00B57628">
        <w:trPr>
          <w:cantSplit/>
          <w:tblHeader/>
          <w:ins w:id="30" w:author="Samsung (Taeseop)" w:date="2023-08-07T15:36:00Z"/>
        </w:trPr>
        <w:tc>
          <w:tcPr>
            <w:tcW w:w="9639" w:type="dxa"/>
          </w:tcPr>
          <w:p w14:paraId="00E2C3F0" w14:textId="77777777" w:rsidR="00FB14BE" w:rsidRDefault="00FB14BE" w:rsidP="00FB14BE">
            <w:pPr>
              <w:pStyle w:val="TAL"/>
              <w:rPr>
                <w:ins w:id="31" w:author="Samsung (Taeseop)" w:date="2023-08-07T15:36:00Z"/>
                <w:b/>
                <w:i/>
                <w:noProof/>
              </w:rPr>
            </w:pPr>
            <w:ins w:id="32" w:author="Samsung (Taeseop)" w:date="2023-08-07T15:36:00Z">
              <w:r w:rsidRPr="00270D36">
                <w:rPr>
                  <w:b/>
                  <w:i/>
                  <w:noProof/>
                </w:rPr>
                <w:t>nr-DL-PRS-ResourceID</w:t>
              </w:r>
            </w:ins>
          </w:p>
          <w:p w14:paraId="5970ECA4" w14:textId="16838E7B" w:rsidR="00FB14BE" w:rsidRPr="00827156" w:rsidRDefault="00FB14BE" w:rsidP="00FB14BE">
            <w:pPr>
              <w:pStyle w:val="TAL"/>
              <w:rPr>
                <w:ins w:id="33" w:author="Samsung (Taeseop)" w:date="2023-08-07T15:36:00Z"/>
                <w:b/>
                <w:i/>
                <w:noProof/>
              </w:rPr>
            </w:pPr>
            <w:ins w:id="34" w:author="Samsung (Taeseop)" w:date="2023-08-07T15:36:00Z">
              <w:r w:rsidRPr="00270D36">
                <w:rPr>
                  <w:bCs/>
                  <w:iCs/>
                  <w:noProof/>
                </w:rPr>
                <w:t>This field sepcifies</w:t>
              </w:r>
              <w:r>
                <w:rPr>
                  <w:bCs/>
                  <w:iCs/>
                  <w:noProof/>
                </w:rPr>
                <w:t xml:space="preserve"> the DL-PRS Resource ID associated with the DL-PRS Resource which is used for each DL-AoD measurement element.</w:t>
              </w:r>
            </w:ins>
          </w:p>
        </w:tc>
      </w:tr>
      <w:tr w:rsidR="00FB14BE" w:rsidRPr="00827156" w14:paraId="795F4DA8" w14:textId="77777777" w:rsidTr="00B57628">
        <w:trPr>
          <w:cantSplit/>
          <w:tblHeader/>
          <w:ins w:id="35" w:author="Samsung (Taeseop)" w:date="2023-08-07T15:36:00Z"/>
        </w:trPr>
        <w:tc>
          <w:tcPr>
            <w:tcW w:w="9639" w:type="dxa"/>
          </w:tcPr>
          <w:p w14:paraId="4FFDB251" w14:textId="77777777" w:rsidR="00FB14BE" w:rsidRDefault="00FB14BE" w:rsidP="00FB14BE">
            <w:pPr>
              <w:pStyle w:val="TAL"/>
              <w:rPr>
                <w:ins w:id="36" w:author="Samsung (Taeseop)" w:date="2023-08-07T15:36:00Z"/>
                <w:b/>
                <w:i/>
                <w:noProof/>
              </w:rPr>
            </w:pPr>
            <w:ins w:id="37" w:author="Samsung (Taeseop)" w:date="2023-08-07T15:36:00Z">
              <w:r w:rsidRPr="00270D36">
                <w:rPr>
                  <w:b/>
                  <w:i/>
                  <w:noProof/>
                </w:rPr>
                <w:t>nr-DL-PRS-Resource</w:t>
              </w:r>
              <w:r>
                <w:rPr>
                  <w:b/>
                  <w:i/>
                  <w:noProof/>
                </w:rPr>
                <w:t>Set</w:t>
              </w:r>
              <w:r w:rsidRPr="00270D36">
                <w:rPr>
                  <w:b/>
                  <w:i/>
                  <w:noProof/>
                </w:rPr>
                <w:t>ID</w:t>
              </w:r>
            </w:ins>
          </w:p>
          <w:p w14:paraId="47FE1458" w14:textId="52AEA428" w:rsidR="00FB14BE" w:rsidRPr="00827156" w:rsidRDefault="00FB14BE" w:rsidP="00FB14BE">
            <w:pPr>
              <w:pStyle w:val="TAL"/>
              <w:rPr>
                <w:ins w:id="38" w:author="Samsung (Taeseop)" w:date="2023-08-07T15:36:00Z"/>
                <w:b/>
                <w:i/>
                <w:noProof/>
              </w:rPr>
            </w:pPr>
            <w:ins w:id="39" w:author="Samsung (Taeseop)" w:date="2023-08-07T15:36:00Z">
              <w:r w:rsidRPr="00270D36">
                <w:rPr>
                  <w:bCs/>
                  <w:iCs/>
                  <w:noProof/>
                </w:rPr>
                <w:t>This field sepcifies</w:t>
              </w:r>
              <w:r>
                <w:rPr>
                  <w:bCs/>
                  <w:iCs/>
                  <w:noProof/>
                </w:rPr>
                <w:t xml:space="preserve"> the DL-PRS Resource Set ID associated with the DL-PRS Resource Set which is used for each DL-AoD measurement element.</w:t>
              </w:r>
            </w:ins>
          </w:p>
        </w:tc>
      </w:tr>
      <w:tr w:rsidR="00FB14BE" w:rsidRPr="00827156" w14:paraId="5ABD2764" w14:textId="77777777" w:rsidTr="00B57628">
        <w:trPr>
          <w:cantSplit/>
          <w:tblHeader/>
        </w:trPr>
        <w:tc>
          <w:tcPr>
            <w:tcW w:w="9639" w:type="dxa"/>
          </w:tcPr>
          <w:p w14:paraId="145BB402" w14:textId="77777777" w:rsidR="00FB14BE" w:rsidRPr="00827156" w:rsidRDefault="00FB14BE" w:rsidP="00FB14BE">
            <w:pPr>
              <w:pStyle w:val="TAL"/>
              <w:keepNext w:val="0"/>
              <w:keepLines w:val="0"/>
              <w:widowControl w:val="0"/>
              <w:rPr>
                <w:b/>
                <w:i/>
                <w:noProof/>
                <w:lang w:eastAsia="zh-CN"/>
              </w:rPr>
            </w:pPr>
            <w:r w:rsidRPr="00827156">
              <w:rPr>
                <w:b/>
                <w:i/>
                <w:noProof/>
                <w:lang w:eastAsia="zh-CN"/>
              </w:rPr>
              <w:t>nr-TimeStamp</w:t>
            </w:r>
          </w:p>
          <w:p w14:paraId="1D1571D8" w14:textId="77777777" w:rsidR="00FB14BE" w:rsidRPr="00827156" w:rsidRDefault="00FB14BE" w:rsidP="00FB14BE">
            <w:pPr>
              <w:pStyle w:val="TAL"/>
              <w:rPr>
                <w:b/>
                <w:i/>
                <w:noProof/>
              </w:rPr>
            </w:pPr>
            <w:r w:rsidRPr="00827156">
              <w:rPr>
                <w:noProof/>
                <w:lang w:eastAsia="zh-CN"/>
              </w:rPr>
              <w:t>This field specifies the time instance at which the measurement is performed.</w:t>
            </w:r>
          </w:p>
        </w:tc>
      </w:tr>
      <w:tr w:rsidR="00FB14BE" w:rsidRPr="00827156" w14:paraId="24EFD3AA" w14:textId="77777777" w:rsidTr="00B57628">
        <w:trPr>
          <w:cantSplit/>
        </w:trPr>
        <w:tc>
          <w:tcPr>
            <w:tcW w:w="9639" w:type="dxa"/>
          </w:tcPr>
          <w:p w14:paraId="259D1506" w14:textId="77777777" w:rsidR="00FB14BE" w:rsidRPr="00827156" w:rsidRDefault="00FB14BE" w:rsidP="00FB14BE">
            <w:pPr>
              <w:pStyle w:val="TAL"/>
              <w:keepNext w:val="0"/>
              <w:keepLines w:val="0"/>
              <w:widowControl w:val="0"/>
              <w:rPr>
                <w:b/>
                <w:bCs/>
                <w:i/>
                <w:iCs/>
                <w:noProof/>
              </w:rPr>
            </w:pPr>
            <w:r w:rsidRPr="00827156">
              <w:rPr>
                <w:b/>
                <w:bCs/>
                <w:i/>
                <w:iCs/>
                <w:noProof/>
              </w:rPr>
              <w:t>nr-DL-PRS-RSRP-Result</w:t>
            </w:r>
          </w:p>
          <w:p w14:paraId="163C5E06" w14:textId="77777777" w:rsidR="00FB14BE" w:rsidRPr="00827156" w:rsidRDefault="00FB14BE" w:rsidP="00FB14BE">
            <w:pPr>
              <w:pStyle w:val="TAL"/>
              <w:keepNext w:val="0"/>
              <w:keepLines w:val="0"/>
              <w:widowControl w:val="0"/>
              <w:rPr>
                <w:b/>
                <w:i/>
                <w:noProof/>
              </w:rPr>
            </w:pPr>
            <w:r w:rsidRPr="00827156">
              <w:rPr>
                <w:bCs/>
                <w:iCs/>
                <w:noProof/>
              </w:rPr>
              <w:t xml:space="preserve">This field specifies the NR DL-PRS </w:t>
            </w:r>
            <w:r w:rsidRPr="00827156">
              <w:t>reference signal received power (DL PRS-RSRP) measurement, as defined in TS 38.215 [36]</w:t>
            </w:r>
            <w:r w:rsidRPr="00827156">
              <w:rPr>
                <w:noProof/>
              </w:rPr>
              <w:t>.</w:t>
            </w:r>
            <w:r w:rsidRPr="00827156">
              <w:t xml:space="preserve"> The </w:t>
            </w:r>
            <w:r w:rsidRPr="00827156">
              <w:rPr>
                <w:noProof/>
              </w:rPr>
              <w:t>mapping of the measured quantity is defined as in TS 38.133 [46].</w:t>
            </w:r>
          </w:p>
        </w:tc>
      </w:tr>
      <w:tr w:rsidR="00FB14BE" w:rsidRPr="00827156" w14:paraId="24A6E006" w14:textId="77777777" w:rsidTr="00B57628">
        <w:trPr>
          <w:cantSplit/>
        </w:trPr>
        <w:tc>
          <w:tcPr>
            <w:tcW w:w="9639" w:type="dxa"/>
          </w:tcPr>
          <w:p w14:paraId="1F97DF2D" w14:textId="77777777" w:rsidR="00FB14BE" w:rsidRPr="00827156" w:rsidRDefault="00FB14BE" w:rsidP="00FB14BE">
            <w:pPr>
              <w:pStyle w:val="TAL"/>
              <w:keepNext w:val="0"/>
              <w:keepLines w:val="0"/>
              <w:widowControl w:val="0"/>
              <w:rPr>
                <w:b/>
                <w:i/>
                <w:noProof/>
                <w:lang w:eastAsia="zh-CN"/>
              </w:rPr>
            </w:pPr>
            <w:r w:rsidRPr="00827156">
              <w:rPr>
                <w:b/>
                <w:i/>
                <w:noProof/>
                <w:lang w:eastAsia="zh-CN"/>
              </w:rPr>
              <w:t>nr-DL-PRS-RxBeamIndex</w:t>
            </w:r>
          </w:p>
          <w:p w14:paraId="20598097" w14:textId="77777777" w:rsidR="00FB14BE" w:rsidRPr="00827156" w:rsidRDefault="00FB14BE" w:rsidP="00FB14BE">
            <w:pPr>
              <w:pStyle w:val="TAL"/>
              <w:keepNext w:val="0"/>
              <w:keepLines w:val="0"/>
              <w:widowControl w:val="0"/>
              <w:rPr>
                <w:b/>
                <w:bCs/>
                <w:i/>
                <w:iCs/>
                <w:noProof/>
              </w:rPr>
            </w:pPr>
            <w:r w:rsidRPr="00827156">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have been made with the same RX beam by the target device; otherwise it is not present.</w:t>
            </w:r>
          </w:p>
        </w:tc>
      </w:tr>
      <w:tr w:rsidR="00FB14BE" w:rsidRPr="00827156" w14:paraId="63E1A8E4" w14:textId="77777777" w:rsidTr="00B57628">
        <w:trPr>
          <w:cantSplit/>
        </w:trPr>
        <w:tc>
          <w:tcPr>
            <w:tcW w:w="9639" w:type="dxa"/>
          </w:tcPr>
          <w:p w14:paraId="30ECFE61" w14:textId="77777777" w:rsidR="00FB14BE" w:rsidRPr="00827156" w:rsidRDefault="00FB14BE" w:rsidP="00FB14BE">
            <w:pPr>
              <w:pStyle w:val="TAL"/>
              <w:keepNext w:val="0"/>
              <w:keepLines w:val="0"/>
              <w:widowControl w:val="0"/>
              <w:rPr>
                <w:b/>
                <w:i/>
                <w:noProof/>
                <w:lang w:eastAsia="zh-CN"/>
              </w:rPr>
            </w:pPr>
            <w:r w:rsidRPr="00827156">
              <w:rPr>
                <w:b/>
                <w:i/>
                <w:noProof/>
                <w:lang w:eastAsia="zh-CN"/>
              </w:rPr>
              <w:t>nr-DL-PRS-RSRP-ResultDiff</w:t>
            </w:r>
          </w:p>
          <w:p w14:paraId="0EE78B8F" w14:textId="77777777" w:rsidR="00FB14BE" w:rsidRPr="00827156" w:rsidRDefault="00FB14BE" w:rsidP="00FB14BE">
            <w:pPr>
              <w:pStyle w:val="TAL"/>
              <w:keepNext w:val="0"/>
              <w:keepLines w:val="0"/>
              <w:widowControl w:val="0"/>
              <w:rPr>
                <w:b/>
                <w:bCs/>
                <w:i/>
                <w:iCs/>
                <w:noProof/>
              </w:rPr>
            </w:pPr>
            <w:r w:rsidRPr="00827156">
              <w:rPr>
                <w:noProof/>
                <w:lang w:eastAsia="zh-CN"/>
              </w:rPr>
              <w:t xml:space="preserve">This field provides the additional DL-PRS RSRP measurement result relative to </w:t>
            </w:r>
            <w:r w:rsidRPr="00827156">
              <w:rPr>
                <w:i/>
                <w:iCs/>
                <w:snapToGrid w:val="0"/>
              </w:rPr>
              <w:t>nr-DL-PRS-RSRP</w:t>
            </w:r>
            <w:r w:rsidRPr="00827156">
              <w:rPr>
                <w:i/>
                <w:iCs/>
              </w:rPr>
              <w:t>-Result</w:t>
            </w:r>
            <w:r w:rsidRPr="00827156">
              <w:rPr>
                <w:noProof/>
                <w:lang w:eastAsia="zh-CN"/>
              </w:rPr>
              <w:t xml:space="preserve">. The DL-PRS RSRP value of this measurement is obtained by adding the value of this field to the value of the </w:t>
            </w:r>
            <w:r w:rsidRPr="00827156">
              <w:rPr>
                <w:i/>
                <w:iCs/>
                <w:noProof/>
                <w:lang w:eastAsia="zh-CN"/>
              </w:rPr>
              <w:t xml:space="preserve">nr-DL-PRS-RSRP-Result </w:t>
            </w:r>
            <w:r w:rsidRPr="00827156">
              <w:rPr>
                <w:noProof/>
                <w:lang w:eastAsia="zh-CN"/>
              </w:rPr>
              <w:t>field. The mapping of the field is defined in TS 38.133 [46].</w:t>
            </w:r>
          </w:p>
        </w:tc>
      </w:tr>
      <w:bookmarkEnd w:id="23"/>
      <w:bookmarkEnd w:id="24"/>
      <w:bookmarkEnd w:id="25"/>
      <w:bookmarkEnd w:id="26"/>
      <w:bookmarkEnd w:id="27"/>
      <w:bookmarkEnd w:id="28"/>
      <w:bookmarkEnd w:id="29"/>
    </w:tbl>
    <w:p w14:paraId="561B077E" w14:textId="3F4300B0" w:rsidR="00270D36" w:rsidRDefault="00270D36" w:rsidP="00270D36"/>
    <w:p w14:paraId="2320E508" w14:textId="4D27B837" w:rsidR="00270D36" w:rsidRDefault="00270D36" w:rsidP="00270D3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 2</w:t>
      </w:r>
      <w:r w:rsidRPr="00270D36">
        <w:rPr>
          <w:i/>
          <w:noProof/>
          <w:vertAlign w:val="superscript"/>
        </w:rPr>
        <w:t>nd</w:t>
      </w:r>
      <w:r>
        <w:rPr>
          <w:i/>
          <w:noProof/>
        </w:rPr>
        <w:t xml:space="preserve"> changes</w:t>
      </w:r>
    </w:p>
    <w:p w14:paraId="4EE29A08" w14:textId="77777777" w:rsidR="00270D36" w:rsidRDefault="00270D36" w:rsidP="00270D36"/>
    <w:p w14:paraId="663C0231" w14:textId="77777777" w:rsidR="00270D36" w:rsidRDefault="00270D36" w:rsidP="00270D36">
      <w:pPr>
        <w:pStyle w:val="CRCoverPage"/>
        <w:spacing w:after="0"/>
        <w:rPr>
          <w:noProof/>
          <w:sz w:val="8"/>
          <w:szCs w:val="8"/>
        </w:rPr>
      </w:pPr>
    </w:p>
    <w:p w14:paraId="272CF11D" w14:textId="76BF52F5" w:rsidR="00270D36" w:rsidRDefault="00270D36" w:rsidP="00270D3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 3</w:t>
      </w:r>
      <w:r w:rsidRPr="00270D36">
        <w:rPr>
          <w:i/>
          <w:noProof/>
          <w:vertAlign w:val="superscript"/>
        </w:rPr>
        <w:t>rd</w:t>
      </w:r>
      <w:r>
        <w:rPr>
          <w:i/>
          <w:noProof/>
        </w:rPr>
        <w:t xml:space="preserve"> changes</w:t>
      </w:r>
    </w:p>
    <w:p w14:paraId="6026BAFD" w14:textId="77777777" w:rsidR="00FB14BE" w:rsidRPr="00827156" w:rsidRDefault="00FB14BE" w:rsidP="00FB14BE">
      <w:pPr>
        <w:pStyle w:val="4"/>
        <w:rPr>
          <w:i/>
        </w:rPr>
      </w:pPr>
      <w:bookmarkStart w:id="40" w:name="_Toc139048909"/>
      <w:bookmarkStart w:id="41" w:name="_Toc37681236"/>
      <w:bookmarkStart w:id="42" w:name="_Toc46486810"/>
      <w:bookmarkStart w:id="43" w:name="_Toc52547155"/>
      <w:bookmarkStart w:id="44" w:name="_Toc52547685"/>
      <w:bookmarkStart w:id="45" w:name="_Toc52548215"/>
      <w:bookmarkStart w:id="46" w:name="_Toc52548745"/>
      <w:bookmarkStart w:id="47" w:name="_Toc139051311"/>
      <w:r w:rsidRPr="00827156">
        <w:t>–</w:t>
      </w:r>
      <w:r w:rsidRPr="00827156">
        <w:tab/>
      </w:r>
      <w:r w:rsidRPr="00827156">
        <w:rPr>
          <w:i/>
        </w:rPr>
        <w:t>NR-Multi-RTT-SignalMeasurementInformation</w:t>
      </w:r>
      <w:bookmarkEnd w:id="40"/>
    </w:p>
    <w:p w14:paraId="48E053CD" w14:textId="77777777" w:rsidR="00FB14BE" w:rsidRPr="00827156" w:rsidRDefault="00FB14BE" w:rsidP="00FB14BE">
      <w:pPr>
        <w:keepLines/>
      </w:pPr>
      <w:r w:rsidRPr="00827156">
        <w:t xml:space="preserve">The IE </w:t>
      </w:r>
      <w:r w:rsidRPr="00827156">
        <w:rPr>
          <w:i/>
        </w:rPr>
        <w:t>NR-Multi-RTT-SignalMeasurementInformation</w:t>
      </w:r>
      <w:r w:rsidRPr="00827156">
        <w:rPr>
          <w:noProof/>
        </w:rPr>
        <w:t xml:space="preserve"> is</w:t>
      </w:r>
      <w:r w:rsidRPr="00827156">
        <w:t xml:space="preserve"> used by the target device to provide NR Multi-RTT measurements to the location server.</w:t>
      </w:r>
    </w:p>
    <w:p w14:paraId="60FBBBC8" w14:textId="77777777" w:rsidR="00FB14BE" w:rsidRPr="00827156" w:rsidRDefault="00FB14BE" w:rsidP="00FB14BE">
      <w:pPr>
        <w:pStyle w:val="PL"/>
        <w:shd w:val="clear" w:color="auto" w:fill="E6E6E6"/>
      </w:pPr>
      <w:r w:rsidRPr="00827156">
        <w:t>-- ASN1START</w:t>
      </w:r>
    </w:p>
    <w:p w14:paraId="345FDF78" w14:textId="77777777" w:rsidR="00FB14BE" w:rsidRPr="00827156" w:rsidRDefault="00FB14BE" w:rsidP="00FB14BE">
      <w:pPr>
        <w:pStyle w:val="PL"/>
        <w:shd w:val="clear" w:color="auto" w:fill="E6E6E6"/>
        <w:rPr>
          <w:snapToGrid w:val="0"/>
        </w:rPr>
      </w:pPr>
    </w:p>
    <w:p w14:paraId="5D0CC314" w14:textId="77777777" w:rsidR="00FB14BE" w:rsidRPr="00827156" w:rsidRDefault="00FB14BE" w:rsidP="00FB14BE">
      <w:pPr>
        <w:pStyle w:val="PL"/>
        <w:shd w:val="clear" w:color="auto" w:fill="E6E6E6"/>
        <w:rPr>
          <w:snapToGrid w:val="0"/>
        </w:rPr>
      </w:pPr>
      <w:r w:rsidRPr="00827156">
        <w:rPr>
          <w:snapToGrid w:val="0"/>
        </w:rPr>
        <w:t>NR-Multi-RTT-SignalMeasurementInformation-r16 ::= SEQUENCE {</w:t>
      </w:r>
    </w:p>
    <w:p w14:paraId="4DA4B0DA" w14:textId="77777777" w:rsidR="00FB14BE" w:rsidRPr="00827156" w:rsidRDefault="00FB14BE" w:rsidP="00FB14BE">
      <w:pPr>
        <w:pStyle w:val="PL"/>
        <w:shd w:val="clear" w:color="auto" w:fill="E6E6E6"/>
        <w:rPr>
          <w:snapToGrid w:val="0"/>
        </w:rPr>
      </w:pPr>
      <w:r w:rsidRPr="00827156">
        <w:rPr>
          <w:snapToGrid w:val="0"/>
        </w:rPr>
        <w:tab/>
        <w:t>nr-Multi-RTT-MeasList-r16</w:t>
      </w:r>
      <w:r w:rsidRPr="00827156">
        <w:rPr>
          <w:snapToGrid w:val="0"/>
        </w:rPr>
        <w:tab/>
      </w:r>
      <w:r w:rsidRPr="00827156">
        <w:rPr>
          <w:snapToGrid w:val="0"/>
        </w:rPr>
        <w:tab/>
        <w:t>NR-Multi-RTT-MeasList-r16,</w:t>
      </w:r>
    </w:p>
    <w:p w14:paraId="42218C30" w14:textId="77777777" w:rsidR="00FB14BE" w:rsidRPr="00827156" w:rsidRDefault="00FB14BE" w:rsidP="00FB14BE">
      <w:pPr>
        <w:pStyle w:val="PL"/>
        <w:shd w:val="clear" w:color="auto" w:fill="E6E6E6"/>
        <w:rPr>
          <w:snapToGrid w:val="0"/>
        </w:rPr>
      </w:pPr>
      <w:r w:rsidRPr="00827156">
        <w:rPr>
          <w:snapToGrid w:val="0"/>
        </w:rPr>
        <w:tab/>
        <w:t>nr-NTA-Offset-r16</w:t>
      </w:r>
      <w:r w:rsidRPr="00827156">
        <w:rPr>
          <w:snapToGrid w:val="0"/>
        </w:rPr>
        <w:tab/>
      </w:r>
      <w:r w:rsidRPr="00827156">
        <w:rPr>
          <w:snapToGrid w:val="0"/>
        </w:rPr>
        <w:tab/>
      </w:r>
      <w:r w:rsidRPr="00827156">
        <w:rPr>
          <w:snapToGrid w:val="0"/>
        </w:rPr>
        <w:tab/>
      </w:r>
      <w:r w:rsidRPr="00827156">
        <w:rPr>
          <w:snapToGrid w:val="0"/>
        </w:rPr>
        <w:tab/>
        <w:t>ENUMERATED { nTA1, nTA2, nTA3, nTA4, ... }</w:t>
      </w:r>
      <w:r w:rsidRPr="00827156">
        <w:rPr>
          <w:snapToGrid w:val="0"/>
        </w:rPr>
        <w:tab/>
      </w:r>
      <w:r w:rsidRPr="00827156">
        <w:rPr>
          <w:snapToGrid w:val="0"/>
        </w:rPr>
        <w:tab/>
        <w:t>OPTIONAL,</w:t>
      </w:r>
    </w:p>
    <w:p w14:paraId="1C0BE3FB" w14:textId="77777777" w:rsidR="00FB14BE" w:rsidRPr="00827156" w:rsidRDefault="00FB14BE" w:rsidP="00FB14BE">
      <w:pPr>
        <w:pStyle w:val="PL"/>
        <w:shd w:val="clear" w:color="auto" w:fill="E6E6E6"/>
        <w:rPr>
          <w:snapToGrid w:val="0"/>
        </w:rPr>
      </w:pPr>
      <w:r w:rsidRPr="00827156">
        <w:rPr>
          <w:snapToGrid w:val="0"/>
        </w:rPr>
        <w:tab/>
        <w:t>...</w:t>
      </w:r>
    </w:p>
    <w:p w14:paraId="0F35E629" w14:textId="77777777" w:rsidR="00FB14BE" w:rsidRPr="00827156" w:rsidRDefault="00FB14BE" w:rsidP="00FB14BE">
      <w:pPr>
        <w:pStyle w:val="PL"/>
        <w:shd w:val="clear" w:color="auto" w:fill="E6E6E6"/>
        <w:rPr>
          <w:snapToGrid w:val="0"/>
        </w:rPr>
      </w:pPr>
      <w:r w:rsidRPr="00827156">
        <w:rPr>
          <w:snapToGrid w:val="0"/>
        </w:rPr>
        <w:t>}</w:t>
      </w:r>
    </w:p>
    <w:p w14:paraId="21CB5B6F" w14:textId="77777777" w:rsidR="00FB14BE" w:rsidRPr="00827156" w:rsidRDefault="00FB14BE" w:rsidP="00FB14BE">
      <w:pPr>
        <w:pStyle w:val="PL"/>
        <w:shd w:val="clear" w:color="auto" w:fill="E6E6E6"/>
        <w:rPr>
          <w:snapToGrid w:val="0"/>
        </w:rPr>
      </w:pPr>
    </w:p>
    <w:p w14:paraId="117F6F11" w14:textId="77777777" w:rsidR="00FB14BE" w:rsidRPr="00827156" w:rsidRDefault="00FB14BE" w:rsidP="00FB14BE">
      <w:pPr>
        <w:pStyle w:val="PL"/>
        <w:shd w:val="clear" w:color="auto" w:fill="E6E6E6"/>
        <w:rPr>
          <w:snapToGrid w:val="0"/>
        </w:rPr>
      </w:pPr>
      <w:r w:rsidRPr="00827156">
        <w:rPr>
          <w:snapToGrid w:val="0"/>
        </w:rPr>
        <w:t>NR-Multi-RTT-MeasList-r16 ::= SEQUENCE (SIZE(1..</w:t>
      </w:r>
      <w:r w:rsidRPr="00827156">
        <w:t>nrMaxTRPs-r16</w:t>
      </w:r>
      <w:r w:rsidRPr="00827156">
        <w:rPr>
          <w:snapToGrid w:val="0"/>
        </w:rPr>
        <w:t>)) OF NR-Multi-RTT-MeasElement-r16</w:t>
      </w:r>
    </w:p>
    <w:p w14:paraId="60D4AC6D" w14:textId="77777777" w:rsidR="00FB14BE" w:rsidRPr="00827156" w:rsidRDefault="00FB14BE" w:rsidP="00FB14BE">
      <w:pPr>
        <w:pStyle w:val="PL"/>
        <w:shd w:val="clear" w:color="auto" w:fill="E6E6E6"/>
        <w:rPr>
          <w:snapToGrid w:val="0"/>
        </w:rPr>
      </w:pPr>
    </w:p>
    <w:p w14:paraId="59E7B5DA" w14:textId="77777777" w:rsidR="00FB14BE" w:rsidRPr="00827156" w:rsidRDefault="00FB14BE" w:rsidP="00FB14BE">
      <w:pPr>
        <w:pStyle w:val="PL"/>
        <w:shd w:val="clear" w:color="auto" w:fill="E6E6E6"/>
        <w:rPr>
          <w:snapToGrid w:val="0"/>
        </w:rPr>
      </w:pPr>
      <w:r w:rsidRPr="00827156">
        <w:rPr>
          <w:snapToGrid w:val="0"/>
        </w:rPr>
        <w:t>NR-Multi-RTT-MeasElement-r16 ::= SEQUENCE {</w:t>
      </w:r>
    </w:p>
    <w:p w14:paraId="29384762" w14:textId="77777777" w:rsidR="00FB14BE" w:rsidRPr="00827156" w:rsidRDefault="00FB14BE" w:rsidP="00FB14BE">
      <w:pPr>
        <w:pStyle w:val="PL"/>
        <w:shd w:val="clear" w:color="auto" w:fill="E6E6E6"/>
        <w:rPr>
          <w:snapToGrid w:val="0"/>
          <w:lang w:eastAsia="ja-JP"/>
        </w:rPr>
      </w:pPr>
      <w:r w:rsidRPr="00827156">
        <w:rPr>
          <w:snapToGrid w:val="0"/>
        </w:rPr>
        <w:tab/>
        <w:t>dl-PRS-ID-r16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INTEGER (0..255),</w:t>
      </w:r>
    </w:p>
    <w:p w14:paraId="6F17569C" w14:textId="77777777" w:rsidR="00FB14BE" w:rsidRPr="00827156" w:rsidRDefault="00FB14BE" w:rsidP="00FB14BE">
      <w:pPr>
        <w:pStyle w:val="PL"/>
        <w:shd w:val="clear" w:color="auto" w:fill="E6E6E6"/>
        <w:rPr>
          <w:snapToGrid w:val="0"/>
        </w:rPr>
      </w:pPr>
      <w:r w:rsidRPr="00827156">
        <w:rPr>
          <w:snapToGrid w:val="0"/>
        </w:rPr>
        <w:tab/>
        <w:t>nr-PhysCellID-r16</w:t>
      </w:r>
      <w:r w:rsidRPr="00827156">
        <w:rPr>
          <w:snapToGrid w:val="0"/>
        </w:rPr>
        <w:tab/>
      </w:r>
      <w:r w:rsidRPr="00827156">
        <w:rPr>
          <w:snapToGrid w:val="0"/>
        </w:rPr>
        <w:tab/>
      </w:r>
      <w:r w:rsidRPr="00827156">
        <w:rPr>
          <w:snapToGrid w:val="0"/>
        </w:rPr>
        <w:tab/>
      </w:r>
      <w:r w:rsidRPr="00827156">
        <w:rPr>
          <w:snapToGrid w:val="0"/>
        </w:rPr>
        <w:tab/>
        <w:t>NR-PhysCellID-r16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6D62A0F8" w14:textId="77777777" w:rsidR="00FB14BE" w:rsidRPr="00827156" w:rsidRDefault="00FB14BE" w:rsidP="00FB14BE">
      <w:pPr>
        <w:pStyle w:val="PL"/>
        <w:shd w:val="clear" w:color="auto" w:fill="E6E6E6"/>
        <w:rPr>
          <w:snapToGrid w:val="0"/>
        </w:rPr>
      </w:pPr>
      <w:r w:rsidRPr="00827156">
        <w:rPr>
          <w:snapToGrid w:val="0"/>
        </w:rPr>
        <w:tab/>
        <w:t>nr-CellGlobalID-r16</w:t>
      </w:r>
      <w:r w:rsidRPr="00827156">
        <w:rPr>
          <w:snapToGrid w:val="0"/>
        </w:rPr>
        <w:tab/>
      </w:r>
      <w:r w:rsidRPr="00827156">
        <w:rPr>
          <w:snapToGrid w:val="0"/>
        </w:rPr>
        <w:tab/>
      </w:r>
      <w:r w:rsidRPr="00827156">
        <w:rPr>
          <w:snapToGrid w:val="0"/>
        </w:rPr>
        <w:tab/>
      </w:r>
      <w:r w:rsidRPr="00827156">
        <w:rPr>
          <w:snapToGrid w:val="0"/>
        </w:rPr>
        <w:tab/>
        <w:t>NCGI-r15</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7BC6457F" w14:textId="77777777" w:rsidR="00FB14BE" w:rsidRPr="00827156" w:rsidRDefault="00FB14BE" w:rsidP="00FB14BE">
      <w:pPr>
        <w:pStyle w:val="PL"/>
        <w:shd w:val="clear" w:color="auto" w:fill="E6E6E6"/>
      </w:pPr>
      <w:r w:rsidRPr="00827156">
        <w:rPr>
          <w:snapToGrid w:val="0"/>
        </w:rPr>
        <w:tab/>
      </w:r>
      <w:r w:rsidRPr="00827156">
        <w:t>nr-ARFCN</w:t>
      </w:r>
      <w:r w:rsidRPr="00827156">
        <w:rPr>
          <w:snapToGrid w:val="0"/>
        </w:rPr>
        <w:t>-r16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ARFCN-ValueNR-r15</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00651FA3" w14:textId="77777777" w:rsidR="00FB14BE" w:rsidRPr="00827156" w:rsidRDefault="00FB14BE" w:rsidP="00FB14BE">
      <w:pPr>
        <w:pStyle w:val="PL"/>
        <w:shd w:val="clear" w:color="auto" w:fill="E6E6E6"/>
        <w:rPr>
          <w:snapToGrid w:val="0"/>
        </w:rPr>
      </w:pPr>
      <w:r w:rsidRPr="00827156">
        <w:rPr>
          <w:snapToGrid w:val="0"/>
        </w:rPr>
        <w:tab/>
        <w:t>nr-DL-PRS-ResourceID-r16</w:t>
      </w:r>
      <w:r w:rsidRPr="00827156">
        <w:rPr>
          <w:snapToGrid w:val="0"/>
        </w:rPr>
        <w:tab/>
      </w:r>
      <w:r w:rsidRPr="00827156">
        <w:rPr>
          <w:snapToGrid w:val="0"/>
        </w:rPr>
        <w:tab/>
        <w:t>NR-DL-PRS-ResourceID-r16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427B657D" w14:textId="77777777" w:rsidR="00FB14BE" w:rsidRPr="00827156" w:rsidRDefault="00FB14BE" w:rsidP="00FB14BE">
      <w:pPr>
        <w:pStyle w:val="PL"/>
        <w:shd w:val="clear" w:color="auto" w:fill="E6E6E6"/>
      </w:pPr>
      <w:r w:rsidRPr="00827156">
        <w:tab/>
        <w:t>nr-DL-PRS-ResourceSetID-r16</w:t>
      </w:r>
      <w:r w:rsidRPr="00827156">
        <w:tab/>
      </w:r>
      <w:r w:rsidRPr="00827156">
        <w:tab/>
        <w:t>NR-DL-PRS-ResourceSetID-r16</w:t>
      </w:r>
      <w:r w:rsidRPr="00827156">
        <w:tab/>
      </w:r>
      <w:r w:rsidRPr="00827156">
        <w:tab/>
      </w:r>
      <w:r w:rsidRPr="00827156">
        <w:tab/>
      </w:r>
      <w:r w:rsidRPr="00827156">
        <w:tab/>
      </w:r>
      <w:r w:rsidRPr="00827156">
        <w:tab/>
        <w:t>OPTIONAL,</w:t>
      </w:r>
    </w:p>
    <w:p w14:paraId="12F14BE0" w14:textId="77777777" w:rsidR="00FB14BE" w:rsidRPr="00827156" w:rsidRDefault="00FB14BE" w:rsidP="00FB14BE">
      <w:pPr>
        <w:pStyle w:val="PL"/>
        <w:shd w:val="clear" w:color="auto" w:fill="E6E6E6"/>
      </w:pPr>
      <w:r w:rsidRPr="00827156">
        <w:rPr>
          <w:snapToGrid w:val="0"/>
        </w:rPr>
        <w:tab/>
        <w:t>nr-UE</w:t>
      </w:r>
      <w:r w:rsidRPr="00827156">
        <w:t>-RxTxTimeDiff-r16</w:t>
      </w:r>
      <w:r w:rsidRPr="00827156">
        <w:tab/>
      </w:r>
      <w:r w:rsidRPr="00827156">
        <w:tab/>
      </w:r>
      <w:r w:rsidRPr="00827156">
        <w:tab/>
        <w:t>CHOICE {</w:t>
      </w:r>
    </w:p>
    <w:p w14:paraId="4DF87B9C" w14:textId="77777777" w:rsidR="00FB14BE" w:rsidRPr="00827156" w:rsidRDefault="00FB14BE" w:rsidP="00FB14BE">
      <w:pPr>
        <w:pStyle w:val="PL"/>
        <w:widowControl w:val="0"/>
        <w:shd w:val="clear" w:color="auto" w:fill="E6E6E6"/>
      </w:pPr>
      <w:r w:rsidRPr="00827156">
        <w:tab/>
      </w:r>
      <w:r w:rsidRPr="00827156">
        <w:tab/>
      </w:r>
      <w:r w:rsidRPr="00827156">
        <w:tab/>
        <w:t>k0-r16</w:t>
      </w:r>
      <w:r w:rsidRPr="00827156">
        <w:tab/>
      </w:r>
      <w:r w:rsidRPr="00827156">
        <w:tab/>
      </w:r>
      <w:r w:rsidRPr="00827156">
        <w:tab/>
      </w:r>
      <w:r w:rsidRPr="00827156">
        <w:tab/>
      </w:r>
      <w:r w:rsidRPr="00827156">
        <w:tab/>
      </w:r>
      <w:r w:rsidRPr="00827156">
        <w:tab/>
        <w:t>INTEGER (0..1970049),</w:t>
      </w:r>
    </w:p>
    <w:p w14:paraId="50AAE218" w14:textId="77777777" w:rsidR="00FB14BE" w:rsidRPr="00827156" w:rsidRDefault="00FB14BE" w:rsidP="00FB14BE">
      <w:pPr>
        <w:pStyle w:val="PL"/>
        <w:widowControl w:val="0"/>
        <w:shd w:val="clear" w:color="auto" w:fill="E6E6E6"/>
      </w:pPr>
      <w:r w:rsidRPr="00827156">
        <w:tab/>
      </w:r>
      <w:r w:rsidRPr="00827156">
        <w:tab/>
      </w:r>
      <w:r w:rsidRPr="00827156">
        <w:tab/>
        <w:t>k1-r16</w:t>
      </w:r>
      <w:r w:rsidRPr="00827156">
        <w:tab/>
      </w:r>
      <w:r w:rsidRPr="00827156">
        <w:tab/>
      </w:r>
      <w:r w:rsidRPr="00827156">
        <w:tab/>
      </w:r>
      <w:r w:rsidRPr="00827156">
        <w:tab/>
      </w:r>
      <w:r w:rsidRPr="00827156">
        <w:tab/>
      </w:r>
      <w:r w:rsidRPr="00827156">
        <w:tab/>
        <w:t>INTEGER (0..985025),</w:t>
      </w:r>
    </w:p>
    <w:p w14:paraId="46B08511" w14:textId="77777777" w:rsidR="00FB14BE" w:rsidRPr="00827156" w:rsidRDefault="00FB14BE" w:rsidP="00FB14BE">
      <w:pPr>
        <w:pStyle w:val="PL"/>
        <w:widowControl w:val="0"/>
        <w:shd w:val="clear" w:color="auto" w:fill="E6E6E6"/>
      </w:pPr>
      <w:r w:rsidRPr="00827156">
        <w:tab/>
      </w:r>
      <w:r w:rsidRPr="00827156">
        <w:tab/>
      </w:r>
      <w:r w:rsidRPr="00827156">
        <w:tab/>
        <w:t>k2-r16</w:t>
      </w:r>
      <w:r w:rsidRPr="00827156">
        <w:tab/>
      </w:r>
      <w:r w:rsidRPr="00827156">
        <w:tab/>
      </w:r>
      <w:r w:rsidRPr="00827156">
        <w:tab/>
      </w:r>
      <w:r w:rsidRPr="00827156">
        <w:tab/>
      </w:r>
      <w:r w:rsidRPr="00827156">
        <w:tab/>
      </w:r>
      <w:r w:rsidRPr="00827156">
        <w:tab/>
        <w:t>INTEGER (0..</w:t>
      </w:r>
      <w:r w:rsidRPr="00827156">
        <w:rPr>
          <w:bCs/>
        </w:rPr>
        <w:t>492513</w:t>
      </w:r>
      <w:r w:rsidRPr="00827156">
        <w:t>),</w:t>
      </w:r>
    </w:p>
    <w:p w14:paraId="7CEDA88D" w14:textId="77777777" w:rsidR="00FB14BE" w:rsidRPr="00827156" w:rsidRDefault="00FB14BE" w:rsidP="00FB14BE">
      <w:pPr>
        <w:pStyle w:val="PL"/>
        <w:widowControl w:val="0"/>
        <w:shd w:val="clear" w:color="auto" w:fill="E6E6E6"/>
      </w:pPr>
      <w:r w:rsidRPr="00827156">
        <w:tab/>
      </w:r>
      <w:r w:rsidRPr="00827156">
        <w:tab/>
      </w:r>
      <w:r w:rsidRPr="00827156">
        <w:tab/>
        <w:t>k3-r16</w:t>
      </w:r>
      <w:r w:rsidRPr="00827156">
        <w:tab/>
      </w:r>
      <w:r w:rsidRPr="00827156">
        <w:tab/>
      </w:r>
      <w:r w:rsidRPr="00827156">
        <w:tab/>
      </w:r>
      <w:r w:rsidRPr="00827156">
        <w:tab/>
      </w:r>
      <w:r w:rsidRPr="00827156">
        <w:tab/>
      </w:r>
      <w:r w:rsidRPr="00827156">
        <w:tab/>
        <w:t>INTEGER (0..246257),</w:t>
      </w:r>
    </w:p>
    <w:p w14:paraId="44681F16" w14:textId="77777777" w:rsidR="00FB14BE" w:rsidRPr="00827156" w:rsidRDefault="00FB14BE" w:rsidP="00FB14BE">
      <w:pPr>
        <w:pStyle w:val="PL"/>
        <w:widowControl w:val="0"/>
        <w:shd w:val="clear" w:color="auto" w:fill="E6E6E6"/>
      </w:pPr>
      <w:r w:rsidRPr="00827156">
        <w:tab/>
      </w:r>
      <w:r w:rsidRPr="00827156">
        <w:tab/>
      </w:r>
      <w:r w:rsidRPr="00827156">
        <w:tab/>
        <w:t>k4-r16</w:t>
      </w:r>
      <w:r w:rsidRPr="00827156">
        <w:tab/>
      </w:r>
      <w:r w:rsidRPr="00827156">
        <w:tab/>
      </w:r>
      <w:r w:rsidRPr="00827156">
        <w:tab/>
      </w:r>
      <w:r w:rsidRPr="00827156">
        <w:tab/>
      </w:r>
      <w:r w:rsidRPr="00827156">
        <w:tab/>
      </w:r>
      <w:r w:rsidRPr="00827156">
        <w:tab/>
        <w:t>INTEGER (0..123129),</w:t>
      </w:r>
    </w:p>
    <w:p w14:paraId="697D5E30" w14:textId="77777777" w:rsidR="00FB14BE" w:rsidRPr="00827156" w:rsidRDefault="00FB14BE" w:rsidP="00FB14BE">
      <w:pPr>
        <w:pStyle w:val="PL"/>
        <w:widowControl w:val="0"/>
        <w:shd w:val="clear" w:color="auto" w:fill="E6E6E6"/>
      </w:pPr>
      <w:r w:rsidRPr="00827156">
        <w:tab/>
      </w:r>
      <w:r w:rsidRPr="00827156">
        <w:tab/>
      </w:r>
      <w:r w:rsidRPr="00827156">
        <w:tab/>
        <w:t>k5-r16</w:t>
      </w:r>
      <w:r w:rsidRPr="00827156">
        <w:tab/>
      </w:r>
      <w:r w:rsidRPr="00827156">
        <w:tab/>
      </w:r>
      <w:r w:rsidRPr="00827156">
        <w:tab/>
      </w:r>
      <w:r w:rsidRPr="00827156">
        <w:tab/>
      </w:r>
      <w:r w:rsidRPr="00827156">
        <w:tab/>
      </w:r>
      <w:r w:rsidRPr="00827156">
        <w:tab/>
        <w:t>INTEGER (0..61565),</w:t>
      </w:r>
    </w:p>
    <w:p w14:paraId="0993576B" w14:textId="77777777" w:rsidR="00FB14BE" w:rsidRPr="00827156" w:rsidRDefault="00FB14BE" w:rsidP="00FB14BE">
      <w:pPr>
        <w:pStyle w:val="PL"/>
        <w:widowControl w:val="0"/>
        <w:shd w:val="clear" w:color="auto" w:fill="E6E6E6"/>
      </w:pPr>
      <w:r w:rsidRPr="00827156">
        <w:tab/>
      </w:r>
      <w:r w:rsidRPr="00827156">
        <w:tab/>
      </w:r>
      <w:r w:rsidRPr="00827156">
        <w:tab/>
        <w:t>...</w:t>
      </w:r>
    </w:p>
    <w:p w14:paraId="748D60A3" w14:textId="77777777" w:rsidR="00FB14BE" w:rsidRPr="00827156" w:rsidRDefault="00FB14BE" w:rsidP="00FB14BE">
      <w:pPr>
        <w:pStyle w:val="PL"/>
        <w:widowControl w:val="0"/>
        <w:shd w:val="clear" w:color="auto" w:fill="E6E6E6"/>
      </w:pPr>
      <w:r w:rsidRPr="00827156">
        <w:tab/>
        <w:t>},</w:t>
      </w:r>
    </w:p>
    <w:p w14:paraId="6EC132F7" w14:textId="77777777" w:rsidR="00FB14BE" w:rsidRPr="00827156" w:rsidRDefault="00FB14BE" w:rsidP="00FB14BE">
      <w:pPr>
        <w:pStyle w:val="PL"/>
        <w:shd w:val="clear" w:color="auto" w:fill="E6E6E6"/>
      </w:pPr>
      <w:r w:rsidRPr="00827156">
        <w:tab/>
        <w:t>nr-AdditionalPathList-r16</w:t>
      </w:r>
      <w:r w:rsidRPr="00827156">
        <w:tab/>
      </w:r>
      <w:r w:rsidRPr="00827156">
        <w:tab/>
        <w:t>NR-AdditionalPathList-r16</w:t>
      </w:r>
      <w:r w:rsidRPr="00827156">
        <w:tab/>
      </w:r>
      <w:r w:rsidRPr="00827156">
        <w:tab/>
      </w:r>
      <w:r w:rsidRPr="00827156">
        <w:tab/>
      </w:r>
      <w:r w:rsidRPr="00827156">
        <w:tab/>
      </w:r>
      <w:r w:rsidRPr="00827156">
        <w:tab/>
      </w:r>
      <w:r w:rsidRPr="00827156">
        <w:tab/>
        <w:t>OPTIONAL,</w:t>
      </w:r>
    </w:p>
    <w:p w14:paraId="04CD2159" w14:textId="77777777" w:rsidR="00FB14BE" w:rsidRPr="00827156" w:rsidRDefault="00FB14BE" w:rsidP="00FB14BE">
      <w:pPr>
        <w:pStyle w:val="PL"/>
        <w:shd w:val="clear" w:color="auto" w:fill="E6E6E6"/>
        <w:rPr>
          <w:snapToGrid w:val="0"/>
        </w:rPr>
      </w:pPr>
      <w:r w:rsidRPr="00827156">
        <w:rPr>
          <w:snapToGrid w:val="0"/>
        </w:rPr>
        <w:tab/>
        <w:t>nr-TimeStamp-r16</w:t>
      </w:r>
      <w:r w:rsidRPr="00827156">
        <w:rPr>
          <w:snapToGrid w:val="0"/>
        </w:rPr>
        <w:tab/>
      </w:r>
      <w:r w:rsidRPr="00827156">
        <w:rPr>
          <w:snapToGrid w:val="0"/>
        </w:rPr>
        <w:tab/>
      </w:r>
      <w:r w:rsidRPr="00827156">
        <w:rPr>
          <w:snapToGrid w:val="0"/>
        </w:rPr>
        <w:tab/>
      </w:r>
      <w:r w:rsidRPr="00827156">
        <w:rPr>
          <w:snapToGrid w:val="0"/>
        </w:rPr>
        <w:tab/>
        <w:t>NR-TimeStamp-r16,</w:t>
      </w:r>
    </w:p>
    <w:p w14:paraId="4C85114C" w14:textId="77777777" w:rsidR="00FB14BE" w:rsidRPr="00827156" w:rsidRDefault="00FB14BE" w:rsidP="00FB14BE">
      <w:pPr>
        <w:pStyle w:val="PL"/>
        <w:shd w:val="clear" w:color="auto" w:fill="E6E6E6"/>
        <w:rPr>
          <w:snapToGrid w:val="0"/>
        </w:rPr>
      </w:pPr>
      <w:r w:rsidRPr="00827156">
        <w:rPr>
          <w:snapToGrid w:val="0"/>
        </w:rPr>
        <w:tab/>
        <w:t>nr-TimingQuality-r16</w:t>
      </w:r>
      <w:r w:rsidRPr="00827156">
        <w:rPr>
          <w:snapToGrid w:val="0"/>
        </w:rPr>
        <w:tab/>
      </w:r>
      <w:r w:rsidRPr="00827156">
        <w:rPr>
          <w:snapToGrid w:val="0"/>
        </w:rPr>
        <w:tab/>
      </w:r>
      <w:r w:rsidRPr="00827156">
        <w:rPr>
          <w:snapToGrid w:val="0"/>
        </w:rPr>
        <w:tab/>
        <w:t>NR-TimingQuality-r16,</w:t>
      </w:r>
    </w:p>
    <w:p w14:paraId="27F572C4" w14:textId="77777777" w:rsidR="00FB14BE" w:rsidRPr="00827156" w:rsidRDefault="00FB14BE" w:rsidP="00FB14BE">
      <w:pPr>
        <w:pStyle w:val="PL"/>
        <w:shd w:val="clear" w:color="auto" w:fill="E6E6E6"/>
      </w:pPr>
      <w:r w:rsidRPr="00827156">
        <w:rPr>
          <w:snapToGrid w:val="0"/>
        </w:rPr>
        <w:tab/>
        <w:t>nr-DL-PRS-RSRP</w:t>
      </w:r>
      <w:r w:rsidRPr="00827156">
        <w:t>-Result-r16</w:t>
      </w:r>
      <w:r w:rsidRPr="00827156">
        <w:tab/>
      </w:r>
      <w:r w:rsidRPr="00827156">
        <w:tab/>
        <w:t>INTEGER (0..126)</w:t>
      </w:r>
      <w:r w:rsidRPr="00827156">
        <w:tab/>
      </w:r>
      <w:r w:rsidRPr="00827156">
        <w:tab/>
      </w:r>
      <w:r w:rsidRPr="00827156">
        <w:tab/>
      </w:r>
      <w:r w:rsidRPr="00827156">
        <w:tab/>
      </w:r>
      <w:r w:rsidRPr="00827156">
        <w:tab/>
      </w:r>
      <w:r w:rsidRPr="00827156">
        <w:tab/>
      </w:r>
      <w:r w:rsidRPr="00827156">
        <w:tab/>
      </w:r>
      <w:r w:rsidRPr="00827156">
        <w:tab/>
        <w:t>OPTIONAL,</w:t>
      </w:r>
    </w:p>
    <w:p w14:paraId="0E40A119" w14:textId="77777777" w:rsidR="00FB14BE" w:rsidRPr="00827156" w:rsidRDefault="00FB14BE" w:rsidP="00FB14BE">
      <w:pPr>
        <w:pStyle w:val="PL"/>
        <w:shd w:val="clear" w:color="auto" w:fill="E6E6E6"/>
      </w:pPr>
      <w:r w:rsidRPr="00827156">
        <w:tab/>
        <w:t>nr-Multi-RTT-AdditionalMeasurements-r16</w:t>
      </w:r>
    </w:p>
    <w:p w14:paraId="6070F207" w14:textId="77777777" w:rsidR="00FB14BE" w:rsidRPr="00827156" w:rsidRDefault="00FB14BE" w:rsidP="00FB14BE">
      <w:pPr>
        <w:pStyle w:val="PL"/>
        <w:shd w:val="clear" w:color="auto" w:fill="E6E6E6"/>
      </w:pPr>
      <w:r w:rsidRPr="00827156">
        <w:tab/>
      </w:r>
      <w:r w:rsidRPr="00827156">
        <w:tab/>
      </w:r>
      <w:r w:rsidRPr="00827156">
        <w:tab/>
      </w:r>
      <w:r w:rsidRPr="00827156">
        <w:tab/>
      </w:r>
      <w:r w:rsidRPr="00827156">
        <w:tab/>
      </w:r>
      <w:r w:rsidRPr="00827156">
        <w:tab/>
      </w:r>
      <w:r w:rsidRPr="00827156">
        <w:tab/>
      </w:r>
      <w:r w:rsidRPr="00827156">
        <w:tab/>
      </w:r>
      <w:r w:rsidRPr="00827156">
        <w:tab/>
        <w:t>NR-Multi-RTT-AdditionalMeasurements-r16</w:t>
      </w:r>
      <w:r w:rsidRPr="00827156">
        <w:tab/>
      </w:r>
      <w:r w:rsidRPr="00827156">
        <w:tab/>
      </w:r>
      <w:r w:rsidRPr="00827156">
        <w:tab/>
        <w:t>OPTIONAL,</w:t>
      </w:r>
    </w:p>
    <w:p w14:paraId="6801EE5A" w14:textId="77777777" w:rsidR="00FB14BE" w:rsidRPr="00827156" w:rsidRDefault="00FB14BE" w:rsidP="00FB14BE">
      <w:pPr>
        <w:pStyle w:val="PL"/>
        <w:shd w:val="clear" w:color="auto" w:fill="E6E6E6"/>
        <w:rPr>
          <w:snapToGrid w:val="0"/>
        </w:rPr>
      </w:pPr>
      <w:r w:rsidRPr="00827156">
        <w:rPr>
          <w:snapToGrid w:val="0"/>
        </w:rPr>
        <w:tab/>
        <w:t>...</w:t>
      </w:r>
    </w:p>
    <w:p w14:paraId="2D21DD8B" w14:textId="77777777" w:rsidR="00FB14BE" w:rsidRPr="00827156" w:rsidRDefault="00FB14BE" w:rsidP="00FB14BE">
      <w:pPr>
        <w:pStyle w:val="PL"/>
        <w:shd w:val="clear" w:color="auto" w:fill="E6E6E6"/>
        <w:rPr>
          <w:snapToGrid w:val="0"/>
        </w:rPr>
      </w:pPr>
      <w:r w:rsidRPr="00827156">
        <w:rPr>
          <w:snapToGrid w:val="0"/>
        </w:rPr>
        <w:t>}</w:t>
      </w:r>
    </w:p>
    <w:p w14:paraId="073CF817" w14:textId="77777777" w:rsidR="00FB14BE" w:rsidRPr="00827156" w:rsidRDefault="00FB14BE" w:rsidP="00FB14BE">
      <w:pPr>
        <w:pStyle w:val="PL"/>
        <w:shd w:val="clear" w:color="auto" w:fill="E6E6E6"/>
      </w:pPr>
    </w:p>
    <w:p w14:paraId="49062E9F" w14:textId="77777777" w:rsidR="00FB14BE" w:rsidRPr="00827156" w:rsidRDefault="00FB14BE" w:rsidP="00FB14BE">
      <w:pPr>
        <w:pStyle w:val="PL"/>
        <w:shd w:val="clear" w:color="auto" w:fill="E6E6E6"/>
        <w:rPr>
          <w:snapToGrid w:val="0"/>
        </w:rPr>
      </w:pPr>
      <w:r w:rsidRPr="00827156">
        <w:t xml:space="preserve">NR-Multi-RTT-AdditionalMeasurements-r16 ::= SEQUENCE </w:t>
      </w:r>
      <w:r w:rsidRPr="00827156">
        <w:rPr>
          <w:snapToGrid w:val="0"/>
        </w:rPr>
        <w:t>(SIZE (1..3)) OF</w:t>
      </w:r>
    </w:p>
    <w:p w14:paraId="0D37604F" w14:textId="77777777" w:rsidR="00FB14BE" w:rsidRPr="00827156" w:rsidRDefault="00FB14BE" w:rsidP="00FB14BE">
      <w:pPr>
        <w:pStyle w:val="PL"/>
        <w:shd w:val="clear" w:color="auto" w:fill="E6E6E6"/>
      </w:pPr>
      <w:r w:rsidRPr="00827156">
        <w:tab/>
      </w:r>
      <w:r w:rsidRPr="00827156">
        <w:tab/>
      </w:r>
      <w:r w:rsidRPr="00827156">
        <w:tab/>
      </w:r>
      <w:r w:rsidRPr="00827156">
        <w:tab/>
      </w:r>
      <w:r w:rsidRPr="00827156">
        <w:tab/>
      </w:r>
      <w:r w:rsidRPr="00827156">
        <w:tab/>
      </w:r>
      <w:r w:rsidRPr="00827156">
        <w:tab/>
      </w:r>
      <w:r w:rsidRPr="00827156">
        <w:tab/>
      </w:r>
      <w:r w:rsidRPr="00827156">
        <w:tab/>
        <w:t>NR-Multi-RTT-AdditionalMeasurementElement-r16</w:t>
      </w:r>
    </w:p>
    <w:p w14:paraId="2076624F" w14:textId="77777777" w:rsidR="00FB14BE" w:rsidRPr="00827156" w:rsidRDefault="00FB14BE" w:rsidP="00FB14BE">
      <w:pPr>
        <w:pStyle w:val="PL"/>
        <w:shd w:val="clear" w:color="auto" w:fill="E6E6E6"/>
        <w:rPr>
          <w:snapToGrid w:val="0"/>
        </w:rPr>
      </w:pPr>
    </w:p>
    <w:p w14:paraId="78A63F98" w14:textId="77777777" w:rsidR="00FB14BE" w:rsidRPr="00827156" w:rsidRDefault="00FB14BE" w:rsidP="00FB14BE">
      <w:pPr>
        <w:pStyle w:val="PL"/>
        <w:shd w:val="clear" w:color="auto" w:fill="E6E6E6"/>
        <w:rPr>
          <w:snapToGrid w:val="0"/>
        </w:rPr>
      </w:pPr>
      <w:r w:rsidRPr="00827156">
        <w:rPr>
          <w:snapToGrid w:val="0"/>
        </w:rPr>
        <w:t>NR-Multi-RTT-Additional</w:t>
      </w:r>
      <w:r w:rsidRPr="00827156">
        <w:t>MeasurementElement</w:t>
      </w:r>
      <w:r w:rsidRPr="00827156">
        <w:rPr>
          <w:snapToGrid w:val="0"/>
        </w:rPr>
        <w:t>-r16 ::= SEQUENCE {</w:t>
      </w:r>
    </w:p>
    <w:p w14:paraId="1CE2B4B0" w14:textId="77777777" w:rsidR="00FB14BE" w:rsidRPr="00827156" w:rsidRDefault="00FB14BE" w:rsidP="00FB14BE">
      <w:pPr>
        <w:pStyle w:val="PL"/>
        <w:shd w:val="clear" w:color="auto" w:fill="E6E6E6"/>
        <w:rPr>
          <w:snapToGrid w:val="0"/>
        </w:rPr>
      </w:pPr>
      <w:r w:rsidRPr="00827156">
        <w:rPr>
          <w:snapToGrid w:val="0"/>
        </w:rPr>
        <w:tab/>
        <w:t>nr-DL-PRS-ResourceID-r16</w:t>
      </w:r>
      <w:r w:rsidRPr="00827156">
        <w:rPr>
          <w:snapToGrid w:val="0"/>
        </w:rPr>
        <w:tab/>
      </w:r>
      <w:r w:rsidRPr="00827156">
        <w:rPr>
          <w:snapToGrid w:val="0"/>
        </w:rPr>
        <w:tab/>
      </w:r>
      <w:r w:rsidRPr="00827156">
        <w:rPr>
          <w:snapToGrid w:val="0"/>
        </w:rPr>
        <w:tab/>
        <w:t>NR-DL-PRS-ResourceID-r16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OPTIONAL,</w:t>
      </w:r>
    </w:p>
    <w:p w14:paraId="403A9130" w14:textId="77777777" w:rsidR="00FB14BE" w:rsidRPr="00827156" w:rsidRDefault="00FB14BE" w:rsidP="00FB14BE">
      <w:pPr>
        <w:pStyle w:val="PL"/>
        <w:shd w:val="clear" w:color="auto" w:fill="E6E6E6"/>
      </w:pPr>
      <w:r w:rsidRPr="00827156">
        <w:tab/>
        <w:t>nr-DL-PRS-ResourceSetID-r16</w:t>
      </w:r>
      <w:r w:rsidRPr="00827156">
        <w:tab/>
      </w:r>
      <w:r w:rsidRPr="00827156">
        <w:tab/>
      </w:r>
      <w:r w:rsidRPr="00827156">
        <w:tab/>
        <w:t>NR-DL-PRS-ResourceSetID-r16</w:t>
      </w:r>
      <w:r w:rsidRPr="00827156">
        <w:tab/>
      </w:r>
      <w:r w:rsidRPr="00827156">
        <w:tab/>
      </w:r>
      <w:r w:rsidRPr="00827156">
        <w:tab/>
      </w:r>
      <w:r w:rsidRPr="00827156">
        <w:tab/>
        <w:t>OPTIONAL,</w:t>
      </w:r>
    </w:p>
    <w:p w14:paraId="21E0C2B2" w14:textId="77777777" w:rsidR="00FB14BE" w:rsidRPr="00827156" w:rsidRDefault="00FB14BE" w:rsidP="00FB14BE">
      <w:pPr>
        <w:pStyle w:val="PL"/>
        <w:shd w:val="clear" w:color="auto" w:fill="E6E6E6"/>
      </w:pPr>
      <w:r w:rsidRPr="00827156">
        <w:rPr>
          <w:snapToGrid w:val="0"/>
        </w:rPr>
        <w:tab/>
        <w:t>nr-DL-PRS-RSRP</w:t>
      </w:r>
      <w:r w:rsidRPr="00827156">
        <w:t>-ResultDiff-r16</w:t>
      </w:r>
      <w:r w:rsidRPr="00827156">
        <w:tab/>
      </w:r>
      <w:r w:rsidRPr="00827156">
        <w:tab/>
        <w:t>INTEGER (0..61)</w:t>
      </w:r>
      <w:r w:rsidRPr="00827156">
        <w:tab/>
      </w:r>
      <w:r w:rsidRPr="00827156">
        <w:tab/>
      </w:r>
      <w:r w:rsidRPr="00827156">
        <w:tab/>
      </w:r>
      <w:r w:rsidRPr="00827156">
        <w:tab/>
      </w:r>
      <w:r w:rsidRPr="00827156">
        <w:tab/>
      </w:r>
      <w:r w:rsidRPr="00827156">
        <w:tab/>
      </w:r>
      <w:r w:rsidRPr="00827156">
        <w:tab/>
      </w:r>
      <w:r w:rsidRPr="00827156">
        <w:tab/>
        <w:t>OPTIONAL,</w:t>
      </w:r>
    </w:p>
    <w:p w14:paraId="4699DB7D" w14:textId="77777777" w:rsidR="00FB14BE" w:rsidRPr="00827156" w:rsidRDefault="00FB14BE" w:rsidP="00FB14BE">
      <w:pPr>
        <w:pStyle w:val="PL"/>
        <w:shd w:val="clear" w:color="auto" w:fill="E6E6E6"/>
      </w:pPr>
      <w:r w:rsidRPr="00827156">
        <w:rPr>
          <w:snapToGrid w:val="0"/>
        </w:rPr>
        <w:tab/>
        <w:t>nr-UE</w:t>
      </w:r>
      <w:r w:rsidRPr="00827156">
        <w:t>-RxTxTimeDiffAdditional-r16</w:t>
      </w:r>
      <w:r w:rsidRPr="00827156">
        <w:tab/>
        <w:t>CHOICE {</w:t>
      </w:r>
    </w:p>
    <w:p w14:paraId="1786266D" w14:textId="77777777" w:rsidR="00FB14BE" w:rsidRPr="00827156" w:rsidRDefault="00FB14BE" w:rsidP="00FB14BE">
      <w:pPr>
        <w:pStyle w:val="PL"/>
        <w:widowControl w:val="0"/>
        <w:shd w:val="clear" w:color="auto" w:fill="E6E6E6"/>
      </w:pPr>
      <w:r w:rsidRPr="00827156">
        <w:tab/>
      </w:r>
      <w:r w:rsidRPr="00827156">
        <w:tab/>
      </w:r>
      <w:r w:rsidRPr="00827156">
        <w:tab/>
        <w:t>k0-r16</w:t>
      </w:r>
      <w:r w:rsidRPr="00827156">
        <w:tab/>
      </w:r>
      <w:r w:rsidRPr="00827156">
        <w:tab/>
      </w:r>
      <w:r w:rsidRPr="00827156">
        <w:tab/>
      </w:r>
      <w:r w:rsidRPr="00827156">
        <w:tab/>
      </w:r>
      <w:r w:rsidRPr="00827156">
        <w:tab/>
      </w:r>
      <w:r w:rsidRPr="00827156">
        <w:tab/>
      </w:r>
      <w:r w:rsidRPr="00827156">
        <w:tab/>
        <w:t>INTEGER (0..8191),</w:t>
      </w:r>
    </w:p>
    <w:p w14:paraId="107CD92D" w14:textId="77777777" w:rsidR="00FB14BE" w:rsidRPr="00827156" w:rsidRDefault="00FB14BE" w:rsidP="00FB14BE">
      <w:pPr>
        <w:pStyle w:val="PL"/>
        <w:widowControl w:val="0"/>
        <w:shd w:val="clear" w:color="auto" w:fill="E6E6E6"/>
      </w:pPr>
      <w:r w:rsidRPr="00827156">
        <w:tab/>
      </w:r>
      <w:r w:rsidRPr="00827156">
        <w:tab/>
      </w:r>
      <w:r w:rsidRPr="00827156">
        <w:tab/>
        <w:t>k1-r16</w:t>
      </w:r>
      <w:r w:rsidRPr="00827156">
        <w:tab/>
      </w:r>
      <w:r w:rsidRPr="00827156">
        <w:tab/>
      </w:r>
      <w:r w:rsidRPr="00827156">
        <w:tab/>
      </w:r>
      <w:r w:rsidRPr="00827156">
        <w:tab/>
      </w:r>
      <w:r w:rsidRPr="00827156">
        <w:tab/>
      </w:r>
      <w:r w:rsidRPr="00827156">
        <w:tab/>
      </w:r>
      <w:r w:rsidRPr="00827156">
        <w:tab/>
        <w:t>INTEGER (0..4095),</w:t>
      </w:r>
    </w:p>
    <w:p w14:paraId="20A441F5" w14:textId="77777777" w:rsidR="00FB14BE" w:rsidRPr="00827156" w:rsidRDefault="00FB14BE" w:rsidP="00FB14BE">
      <w:pPr>
        <w:pStyle w:val="PL"/>
        <w:widowControl w:val="0"/>
        <w:shd w:val="clear" w:color="auto" w:fill="E6E6E6"/>
      </w:pPr>
      <w:r w:rsidRPr="00827156">
        <w:tab/>
      </w:r>
      <w:r w:rsidRPr="00827156">
        <w:tab/>
      </w:r>
      <w:r w:rsidRPr="00827156">
        <w:tab/>
        <w:t>k2-r16</w:t>
      </w:r>
      <w:r w:rsidRPr="00827156">
        <w:tab/>
      </w:r>
      <w:r w:rsidRPr="00827156">
        <w:tab/>
      </w:r>
      <w:r w:rsidRPr="00827156">
        <w:tab/>
      </w:r>
      <w:r w:rsidRPr="00827156">
        <w:tab/>
      </w:r>
      <w:r w:rsidRPr="00827156">
        <w:tab/>
      </w:r>
      <w:r w:rsidRPr="00827156">
        <w:tab/>
      </w:r>
      <w:r w:rsidRPr="00827156">
        <w:tab/>
        <w:t>INTEGER (0..</w:t>
      </w:r>
      <w:r w:rsidRPr="00827156">
        <w:rPr>
          <w:bCs/>
        </w:rPr>
        <w:t>2047</w:t>
      </w:r>
      <w:r w:rsidRPr="00827156">
        <w:t>),</w:t>
      </w:r>
    </w:p>
    <w:p w14:paraId="588306BB" w14:textId="77777777" w:rsidR="00FB14BE" w:rsidRPr="00827156" w:rsidRDefault="00FB14BE" w:rsidP="00FB14BE">
      <w:pPr>
        <w:pStyle w:val="PL"/>
        <w:widowControl w:val="0"/>
        <w:shd w:val="clear" w:color="auto" w:fill="E6E6E6"/>
      </w:pPr>
      <w:r w:rsidRPr="00827156">
        <w:tab/>
      </w:r>
      <w:r w:rsidRPr="00827156">
        <w:tab/>
      </w:r>
      <w:r w:rsidRPr="00827156">
        <w:tab/>
        <w:t>k3-r16</w:t>
      </w:r>
      <w:r w:rsidRPr="00827156">
        <w:tab/>
      </w:r>
      <w:r w:rsidRPr="00827156">
        <w:tab/>
      </w:r>
      <w:r w:rsidRPr="00827156">
        <w:tab/>
      </w:r>
      <w:r w:rsidRPr="00827156">
        <w:tab/>
      </w:r>
      <w:r w:rsidRPr="00827156">
        <w:tab/>
      </w:r>
      <w:r w:rsidRPr="00827156">
        <w:tab/>
      </w:r>
      <w:r w:rsidRPr="00827156">
        <w:tab/>
        <w:t>INTEGER (0..1023),</w:t>
      </w:r>
    </w:p>
    <w:p w14:paraId="35A60CA6" w14:textId="77777777" w:rsidR="00FB14BE" w:rsidRPr="00827156" w:rsidRDefault="00FB14BE" w:rsidP="00FB14BE">
      <w:pPr>
        <w:pStyle w:val="PL"/>
        <w:widowControl w:val="0"/>
        <w:shd w:val="clear" w:color="auto" w:fill="E6E6E6"/>
      </w:pPr>
      <w:r w:rsidRPr="00827156">
        <w:tab/>
      </w:r>
      <w:r w:rsidRPr="00827156">
        <w:tab/>
      </w:r>
      <w:r w:rsidRPr="00827156">
        <w:tab/>
        <w:t>k4-r16</w:t>
      </w:r>
      <w:r w:rsidRPr="00827156">
        <w:tab/>
      </w:r>
      <w:r w:rsidRPr="00827156">
        <w:tab/>
      </w:r>
      <w:r w:rsidRPr="00827156">
        <w:tab/>
      </w:r>
      <w:r w:rsidRPr="00827156">
        <w:tab/>
      </w:r>
      <w:r w:rsidRPr="00827156">
        <w:tab/>
      </w:r>
      <w:r w:rsidRPr="00827156">
        <w:tab/>
      </w:r>
      <w:r w:rsidRPr="00827156">
        <w:tab/>
        <w:t>INTEGER (0..511),</w:t>
      </w:r>
    </w:p>
    <w:p w14:paraId="3E40188B" w14:textId="77777777" w:rsidR="00FB14BE" w:rsidRPr="00827156" w:rsidRDefault="00FB14BE" w:rsidP="00FB14BE">
      <w:pPr>
        <w:pStyle w:val="PL"/>
        <w:widowControl w:val="0"/>
        <w:shd w:val="clear" w:color="auto" w:fill="E6E6E6"/>
      </w:pPr>
      <w:r w:rsidRPr="00827156">
        <w:tab/>
      </w:r>
      <w:r w:rsidRPr="00827156">
        <w:tab/>
      </w:r>
      <w:r w:rsidRPr="00827156">
        <w:tab/>
        <w:t>k5-r16</w:t>
      </w:r>
      <w:r w:rsidRPr="00827156">
        <w:tab/>
      </w:r>
      <w:r w:rsidRPr="00827156">
        <w:tab/>
      </w:r>
      <w:r w:rsidRPr="00827156">
        <w:tab/>
      </w:r>
      <w:r w:rsidRPr="00827156">
        <w:tab/>
      </w:r>
      <w:r w:rsidRPr="00827156">
        <w:tab/>
      </w:r>
      <w:r w:rsidRPr="00827156">
        <w:tab/>
      </w:r>
      <w:r w:rsidRPr="00827156">
        <w:tab/>
        <w:t>INTEGER (0..255),</w:t>
      </w:r>
    </w:p>
    <w:p w14:paraId="3BFA56FA" w14:textId="77777777" w:rsidR="00FB14BE" w:rsidRPr="00827156" w:rsidRDefault="00FB14BE" w:rsidP="00FB14BE">
      <w:pPr>
        <w:pStyle w:val="PL"/>
        <w:widowControl w:val="0"/>
        <w:shd w:val="clear" w:color="auto" w:fill="E6E6E6"/>
      </w:pPr>
      <w:r w:rsidRPr="00827156">
        <w:tab/>
      </w:r>
      <w:r w:rsidRPr="00827156">
        <w:tab/>
      </w:r>
      <w:r w:rsidRPr="00827156">
        <w:tab/>
        <w:t>...</w:t>
      </w:r>
    </w:p>
    <w:p w14:paraId="0DE77D6E" w14:textId="77777777" w:rsidR="00FB14BE" w:rsidRPr="00827156" w:rsidRDefault="00FB14BE" w:rsidP="00FB14BE">
      <w:pPr>
        <w:pStyle w:val="PL"/>
        <w:widowControl w:val="0"/>
        <w:shd w:val="clear" w:color="auto" w:fill="E6E6E6"/>
      </w:pPr>
      <w:r w:rsidRPr="00827156">
        <w:tab/>
        <w:t>},</w:t>
      </w:r>
    </w:p>
    <w:p w14:paraId="04C398D1" w14:textId="77777777" w:rsidR="00FB14BE" w:rsidRPr="00827156" w:rsidRDefault="00FB14BE" w:rsidP="00FB14BE">
      <w:pPr>
        <w:pStyle w:val="PL"/>
        <w:shd w:val="clear" w:color="auto" w:fill="E6E6E6"/>
        <w:rPr>
          <w:snapToGrid w:val="0"/>
        </w:rPr>
      </w:pPr>
      <w:r w:rsidRPr="00827156">
        <w:rPr>
          <w:snapToGrid w:val="0"/>
        </w:rPr>
        <w:tab/>
        <w:t>nr-TimingQuality-r16</w:t>
      </w:r>
      <w:r w:rsidRPr="00827156">
        <w:rPr>
          <w:snapToGrid w:val="0"/>
        </w:rPr>
        <w:tab/>
      </w:r>
      <w:r w:rsidRPr="00827156">
        <w:rPr>
          <w:snapToGrid w:val="0"/>
        </w:rPr>
        <w:tab/>
      </w:r>
      <w:r w:rsidRPr="00827156">
        <w:rPr>
          <w:snapToGrid w:val="0"/>
        </w:rPr>
        <w:tab/>
      </w:r>
      <w:r w:rsidRPr="00827156">
        <w:rPr>
          <w:snapToGrid w:val="0"/>
        </w:rPr>
        <w:tab/>
        <w:t>NR-TimingQuality-r16,</w:t>
      </w:r>
    </w:p>
    <w:p w14:paraId="5ECA31B6" w14:textId="77777777" w:rsidR="00FB14BE" w:rsidRPr="00827156" w:rsidRDefault="00FB14BE" w:rsidP="00FB14BE">
      <w:pPr>
        <w:pStyle w:val="PL"/>
        <w:shd w:val="clear" w:color="auto" w:fill="E6E6E6"/>
      </w:pPr>
      <w:r w:rsidRPr="00827156">
        <w:tab/>
        <w:t>nr-AdditionalPathList-r16</w:t>
      </w:r>
      <w:r w:rsidRPr="00827156">
        <w:tab/>
      </w:r>
      <w:r w:rsidRPr="00827156">
        <w:tab/>
      </w:r>
      <w:r w:rsidRPr="00827156">
        <w:tab/>
        <w:t>NR-AdditionalPathList-r16</w:t>
      </w:r>
      <w:r w:rsidRPr="00827156">
        <w:tab/>
      </w:r>
      <w:r w:rsidRPr="00827156">
        <w:tab/>
      </w:r>
      <w:r w:rsidRPr="00827156">
        <w:tab/>
      </w:r>
      <w:r w:rsidRPr="00827156">
        <w:tab/>
      </w:r>
      <w:r w:rsidRPr="00827156">
        <w:tab/>
        <w:t>OPTIONAL,</w:t>
      </w:r>
    </w:p>
    <w:p w14:paraId="0DE1FE45" w14:textId="77777777" w:rsidR="00FB14BE" w:rsidRPr="00827156" w:rsidRDefault="00FB14BE" w:rsidP="00FB14BE">
      <w:pPr>
        <w:pStyle w:val="PL"/>
        <w:shd w:val="clear" w:color="auto" w:fill="E6E6E6"/>
        <w:rPr>
          <w:snapToGrid w:val="0"/>
        </w:rPr>
      </w:pPr>
      <w:r w:rsidRPr="00827156">
        <w:rPr>
          <w:snapToGrid w:val="0"/>
        </w:rPr>
        <w:tab/>
        <w:t>nr-TimeStamp-r16</w:t>
      </w:r>
      <w:r w:rsidRPr="00827156">
        <w:rPr>
          <w:snapToGrid w:val="0"/>
        </w:rPr>
        <w:tab/>
      </w:r>
      <w:r w:rsidRPr="00827156">
        <w:rPr>
          <w:snapToGrid w:val="0"/>
        </w:rPr>
        <w:tab/>
      </w:r>
      <w:r w:rsidRPr="00827156">
        <w:rPr>
          <w:snapToGrid w:val="0"/>
        </w:rPr>
        <w:tab/>
      </w:r>
      <w:r w:rsidRPr="00827156">
        <w:rPr>
          <w:snapToGrid w:val="0"/>
        </w:rPr>
        <w:tab/>
      </w:r>
      <w:r w:rsidRPr="00827156">
        <w:rPr>
          <w:snapToGrid w:val="0"/>
        </w:rPr>
        <w:tab/>
        <w:t>NR-TimeStamp-r16,</w:t>
      </w:r>
    </w:p>
    <w:p w14:paraId="31E446CD" w14:textId="77777777" w:rsidR="00FB14BE" w:rsidRPr="00827156" w:rsidRDefault="00FB14BE" w:rsidP="00FB14BE">
      <w:pPr>
        <w:pStyle w:val="PL"/>
        <w:shd w:val="clear" w:color="auto" w:fill="E6E6E6"/>
        <w:rPr>
          <w:snapToGrid w:val="0"/>
        </w:rPr>
      </w:pPr>
      <w:r w:rsidRPr="00827156">
        <w:rPr>
          <w:snapToGrid w:val="0"/>
        </w:rPr>
        <w:tab/>
        <w:t>...</w:t>
      </w:r>
    </w:p>
    <w:p w14:paraId="1D7D06FC" w14:textId="77777777" w:rsidR="00FB14BE" w:rsidRPr="00827156" w:rsidRDefault="00FB14BE" w:rsidP="00FB14BE">
      <w:pPr>
        <w:pStyle w:val="PL"/>
        <w:shd w:val="clear" w:color="auto" w:fill="E6E6E6"/>
        <w:rPr>
          <w:snapToGrid w:val="0"/>
        </w:rPr>
      </w:pPr>
      <w:r w:rsidRPr="00827156">
        <w:rPr>
          <w:snapToGrid w:val="0"/>
        </w:rPr>
        <w:t>}</w:t>
      </w:r>
    </w:p>
    <w:p w14:paraId="6081A339" w14:textId="77777777" w:rsidR="00FB14BE" w:rsidRPr="00827156" w:rsidRDefault="00FB14BE" w:rsidP="00FB14BE">
      <w:pPr>
        <w:pStyle w:val="PL"/>
        <w:shd w:val="clear" w:color="auto" w:fill="E6E6E6"/>
      </w:pPr>
    </w:p>
    <w:p w14:paraId="685FABF4" w14:textId="77777777" w:rsidR="00FB14BE" w:rsidRPr="00827156" w:rsidRDefault="00FB14BE" w:rsidP="00FB14BE">
      <w:pPr>
        <w:pStyle w:val="PL"/>
        <w:shd w:val="clear" w:color="auto" w:fill="E6E6E6"/>
      </w:pPr>
      <w:r w:rsidRPr="00827156">
        <w:t>-- ASN1STOP</w:t>
      </w:r>
    </w:p>
    <w:p w14:paraId="39549F36" w14:textId="77777777" w:rsidR="00FB14BE" w:rsidRPr="00827156" w:rsidRDefault="00FB14BE" w:rsidP="00FB14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14BE" w:rsidRPr="00827156" w14:paraId="283D41BE" w14:textId="77777777" w:rsidTr="00B57628">
        <w:trPr>
          <w:cantSplit/>
          <w:tblHeader/>
        </w:trPr>
        <w:tc>
          <w:tcPr>
            <w:tcW w:w="9639" w:type="dxa"/>
          </w:tcPr>
          <w:p w14:paraId="7E6C9FD9" w14:textId="77777777" w:rsidR="00FB14BE" w:rsidRPr="00827156" w:rsidRDefault="00FB14BE" w:rsidP="00B57628">
            <w:pPr>
              <w:pStyle w:val="TAH"/>
              <w:keepNext w:val="0"/>
              <w:keepLines w:val="0"/>
              <w:widowControl w:val="0"/>
            </w:pPr>
            <w:r w:rsidRPr="00827156">
              <w:rPr>
                <w:i/>
              </w:rPr>
              <w:lastRenderedPageBreak/>
              <w:t>NR-Multi-RTT-SignalMeasurementInformation</w:t>
            </w:r>
            <w:r w:rsidRPr="00827156">
              <w:rPr>
                <w:iCs/>
                <w:noProof/>
              </w:rPr>
              <w:t xml:space="preserve"> field descriptions</w:t>
            </w:r>
          </w:p>
        </w:tc>
      </w:tr>
      <w:tr w:rsidR="00FB14BE" w:rsidRPr="00827156" w14:paraId="244DC4A3" w14:textId="77777777" w:rsidTr="00B57628">
        <w:trPr>
          <w:cantSplit/>
          <w:tblHeader/>
        </w:trPr>
        <w:tc>
          <w:tcPr>
            <w:tcW w:w="9639" w:type="dxa"/>
          </w:tcPr>
          <w:p w14:paraId="510FDDE1" w14:textId="77777777" w:rsidR="00FB14BE" w:rsidRPr="00827156" w:rsidRDefault="00FB14BE" w:rsidP="00B57628">
            <w:pPr>
              <w:pStyle w:val="TAL"/>
              <w:rPr>
                <w:b/>
                <w:i/>
                <w:noProof/>
              </w:rPr>
            </w:pPr>
            <w:r w:rsidRPr="00827156">
              <w:rPr>
                <w:b/>
                <w:i/>
                <w:noProof/>
              </w:rPr>
              <w:t>nr-NTA-Offset</w:t>
            </w:r>
          </w:p>
          <w:p w14:paraId="68BFE1FE" w14:textId="77777777" w:rsidR="00FB14BE" w:rsidRPr="00827156" w:rsidRDefault="00FB14BE" w:rsidP="00B57628">
            <w:pPr>
              <w:pStyle w:val="TAL"/>
            </w:pPr>
            <w:r w:rsidRPr="00827156">
              <w:rPr>
                <w:bCs/>
                <w:iCs/>
                <w:noProof/>
              </w:rPr>
              <w:t xml:space="preserve">This field provides the </w:t>
            </w:r>
            <w:r w:rsidRPr="00827156">
              <w:rPr>
                <w:bCs/>
                <w:i/>
                <w:noProof/>
              </w:rPr>
              <w:t>N</w:t>
            </w:r>
            <w:r w:rsidRPr="00827156">
              <w:rPr>
                <w:bCs/>
                <w:i/>
                <w:noProof/>
                <w:vertAlign w:val="subscript"/>
              </w:rPr>
              <w:t>TAoffset</w:t>
            </w:r>
            <w:r w:rsidRPr="00827156">
              <w:rPr>
                <w:bCs/>
                <w:iCs/>
                <w:noProof/>
              </w:rPr>
              <w:t xml:space="preserve"> used by the target device as specified in TS 38.133 [46], Table 7.1.2-2. Enumerated values nTA1, nTA2, nTA3, and nTA4 correspond to </w:t>
            </w:r>
            <w:r w:rsidRPr="00827156">
              <w:rPr>
                <w:bCs/>
                <w:i/>
                <w:noProof/>
              </w:rPr>
              <w:t>N</w:t>
            </w:r>
            <w:r w:rsidRPr="00827156">
              <w:rPr>
                <w:bCs/>
                <w:i/>
                <w:noProof/>
                <w:vertAlign w:val="subscript"/>
              </w:rPr>
              <w:t>TAoffset</w:t>
            </w:r>
            <w:r w:rsidRPr="00827156">
              <w:rPr>
                <w:bCs/>
                <w:iCs/>
                <w:noProof/>
              </w:rPr>
              <w:t xml:space="preserve"> of </w:t>
            </w:r>
            <w:r w:rsidRPr="00827156">
              <w:rPr>
                <w:rFonts w:cs="v4.2.0"/>
                <w:lang w:eastAsia="ja-JP"/>
              </w:rPr>
              <w:t>2560</w:t>
            </w:r>
            <w:r w:rsidRPr="00827156">
              <w:rPr>
                <w:rFonts w:cs="v4.2.0"/>
              </w:rPr>
              <w:t>0 Tc, 0 Tc, 39936 Tc, and 13792 Tc, respectively.</w:t>
            </w:r>
          </w:p>
        </w:tc>
      </w:tr>
      <w:tr w:rsidR="00FB14BE" w:rsidRPr="00827156" w14:paraId="5FA1DFC2" w14:textId="77777777" w:rsidTr="00B57628">
        <w:trPr>
          <w:cantSplit/>
          <w:tblHeader/>
        </w:trPr>
        <w:tc>
          <w:tcPr>
            <w:tcW w:w="9639" w:type="dxa"/>
          </w:tcPr>
          <w:p w14:paraId="567D6240" w14:textId="77777777" w:rsidR="00FB14BE" w:rsidRPr="00827156" w:rsidRDefault="00FB14BE" w:rsidP="00B57628">
            <w:pPr>
              <w:pStyle w:val="TAL"/>
              <w:rPr>
                <w:b/>
                <w:i/>
                <w:noProof/>
                <w:lang w:eastAsia="x-none"/>
              </w:rPr>
            </w:pPr>
            <w:r w:rsidRPr="00827156">
              <w:rPr>
                <w:b/>
                <w:i/>
                <w:noProof/>
              </w:rPr>
              <w:t>dl-PRS-ID</w:t>
            </w:r>
          </w:p>
          <w:p w14:paraId="232F2491" w14:textId="77777777" w:rsidR="00FB14BE" w:rsidRPr="00827156" w:rsidRDefault="00FB14BE" w:rsidP="00B57628">
            <w:pPr>
              <w:pStyle w:val="TAL"/>
              <w:keepNext w:val="0"/>
              <w:keepLines w:val="0"/>
              <w:rPr>
                <w:bCs/>
                <w:iCs/>
                <w:noProof/>
              </w:rPr>
            </w:pPr>
            <w:r w:rsidRPr="00827156">
              <w:rPr>
                <w:bCs/>
                <w:iCs/>
                <w:noProof/>
              </w:rPr>
              <w:t>This field is used along with a DL-PRS Resource Set ID and a DL-PRS Resources ID to uniquely identify a DL-PRS Resource. This ID can be associated with multiple DL-PRS Resource Sets associated with a single TRP.</w:t>
            </w:r>
          </w:p>
          <w:p w14:paraId="629A970E" w14:textId="77777777" w:rsidR="00FB14BE" w:rsidRPr="00827156" w:rsidRDefault="00FB14BE" w:rsidP="00B57628">
            <w:pPr>
              <w:pStyle w:val="TAL"/>
            </w:pPr>
            <w:r w:rsidRPr="00827156">
              <w:rPr>
                <w:bCs/>
                <w:iCs/>
                <w:noProof/>
              </w:rPr>
              <w:t>Each TRP should only be associated with one such ID.</w:t>
            </w:r>
          </w:p>
        </w:tc>
      </w:tr>
      <w:tr w:rsidR="00FB14BE" w:rsidRPr="00827156" w14:paraId="0480F97E" w14:textId="77777777" w:rsidTr="00B57628">
        <w:trPr>
          <w:cantSplit/>
          <w:tblHeader/>
        </w:trPr>
        <w:tc>
          <w:tcPr>
            <w:tcW w:w="9639" w:type="dxa"/>
          </w:tcPr>
          <w:p w14:paraId="6011EFFD" w14:textId="77777777" w:rsidR="00FB14BE" w:rsidRPr="00827156" w:rsidRDefault="00FB14BE" w:rsidP="00B57628">
            <w:pPr>
              <w:pStyle w:val="TAL"/>
              <w:rPr>
                <w:b/>
                <w:i/>
                <w:noProof/>
                <w:lang w:eastAsia="x-none"/>
              </w:rPr>
            </w:pPr>
            <w:r w:rsidRPr="00827156">
              <w:rPr>
                <w:b/>
                <w:i/>
                <w:noProof/>
              </w:rPr>
              <w:t>nr-PhysCellID</w:t>
            </w:r>
          </w:p>
          <w:p w14:paraId="2B30A6EF" w14:textId="77777777" w:rsidR="00FB14BE" w:rsidRPr="00827156" w:rsidRDefault="00FB14BE" w:rsidP="00B57628">
            <w:pPr>
              <w:pStyle w:val="TAL"/>
            </w:pPr>
            <w:r w:rsidRPr="00827156">
              <w:rPr>
                <w:bCs/>
                <w:iCs/>
                <w:noProof/>
              </w:rPr>
              <w:t>This field specifies the physical cell identity of the associated TRP, as defined in TS 38.331 [35].</w:t>
            </w:r>
          </w:p>
        </w:tc>
      </w:tr>
      <w:tr w:rsidR="00FB14BE" w:rsidRPr="00827156" w14:paraId="3F5C5927" w14:textId="77777777" w:rsidTr="00B57628">
        <w:trPr>
          <w:cantSplit/>
          <w:tblHeader/>
        </w:trPr>
        <w:tc>
          <w:tcPr>
            <w:tcW w:w="9639" w:type="dxa"/>
          </w:tcPr>
          <w:p w14:paraId="62F00201" w14:textId="77777777" w:rsidR="00FB14BE" w:rsidRPr="00827156" w:rsidRDefault="00FB14BE" w:rsidP="00B57628">
            <w:pPr>
              <w:pStyle w:val="TAL"/>
              <w:rPr>
                <w:b/>
                <w:i/>
                <w:noProof/>
                <w:lang w:eastAsia="x-none"/>
              </w:rPr>
            </w:pPr>
            <w:r w:rsidRPr="00827156">
              <w:rPr>
                <w:b/>
                <w:i/>
                <w:noProof/>
              </w:rPr>
              <w:t>nr-CellGlobalID</w:t>
            </w:r>
          </w:p>
          <w:p w14:paraId="2C89D926" w14:textId="77777777" w:rsidR="00FB14BE" w:rsidRPr="00827156" w:rsidRDefault="00FB14BE" w:rsidP="00B57628">
            <w:pPr>
              <w:pStyle w:val="TAL"/>
            </w:pPr>
            <w:r w:rsidRPr="00827156">
              <w:rPr>
                <w:bCs/>
                <w:iCs/>
                <w:noProof/>
              </w:rPr>
              <w:t>This field specifies the NCGI, the globally unique identity of a cell in NR, of the associated TRP, as defined in TS 38.331 [35].</w:t>
            </w:r>
          </w:p>
        </w:tc>
      </w:tr>
      <w:tr w:rsidR="00FB14BE" w:rsidRPr="00827156" w14:paraId="58ABB28C" w14:textId="77777777" w:rsidTr="00B57628">
        <w:trPr>
          <w:cantSplit/>
          <w:tblHeader/>
        </w:trPr>
        <w:tc>
          <w:tcPr>
            <w:tcW w:w="9639" w:type="dxa"/>
          </w:tcPr>
          <w:p w14:paraId="54D4F88B" w14:textId="77777777" w:rsidR="00FB14BE" w:rsidRPr="00827156" w:rsidRDefault="00FB14BE" w:rsidP="00B57628">
            <w:pPr>
              <w:pStyle w:val="TAL"/>
              <w:rPr>
                <w:b/>
                <w:i/>
                <w:noProof/>
                <w:lang w:eastAsia="x-none"/>
              </w:rPr>
            </w:pPr>
            <w:r w:rsidRPr="00827156">
              <w:rPr>
                <w:b/>
                <w:i/>
                <w:noProof/>
              </w:rPr>
              <w:t>nr-ARFCN</w:t>
            </w:r>
          </w:p>
          <w:p w14:paraId="094FE25D" w14:textId="77777777" w:rsidR="00FB14BE" w:rsidRPr="00827156" w:rsidRDefault="00FB14BE" w:rsidP="00B57628">
            <w:pPr>
              <w:pStyle w:val="TAL"/>
            </w:pPr>
            <w:r w:rsidRPr="00827156">
              <w:rPr>
                <w:bCs/>
                <w:iCs/>
                <w:noProof/>
              </w:rPr>
              <w:t xml:space="preserve">This field specifies the NR-ARFCN of the TRP's CD-SSB (as defined in TS 38.300 [47]) corresponding to </w:t>
            </w:r>
            <w:r w:rsidRPr="00827156">
              <w:rPr>
                <w:bCs/>
                <w:i/>
                <w:noProof/>
              </w:rPr>
              <w:t>nr-PhysCellID</w:t>
            </w:r>
            <w:r w:rsidRPr="00827156">
              <w:rPr>
                <w:bCs/>
                <w:iCs/>
                <w:noProof/>
              </w:rPr>
              <w:t>.</w:t>
            </w:r>
          </w:p>
        </w:tc>
      </w:tr>
      <w:tr w:rsidR="00FB14BE" w:rsidRPr="00827156" w14:paraId="261EAFAB" w14:textId="77777777" w:rsidTr="00B57628">
        <w:trPr>
          <w:cantSplit/>
          <w:tblHeader/>
          <w:ins w:id="48" w:author="Samsung (Taeseop)" w:date="2023-08-07T15:37:00Z"/>
        </w:trPr>
        <w:tc>
          <w:tcPr>
            <w:tcW w:w="9639" w:type="dxa"/>
          </w:tcPr>
          <w:p w14:paraId="340B2E23" w14:textId="77777777" w:rsidR="00FB14BE" w:rsidRDefault="00FB14BE" w:rsidP="00FB14BE">
            <w:pPr>
              <w:pStyle w:val="TAL"/>
              <w:rPr>
                <w:ins w:id="49" w:author="Samsung (Taeseop)" w:date="2023-08-07T15:37:00Z"/>
                <w:b/>
                <w:i/>
                <w:noProof/>
              </w:rPr>
            </w:pPr>
            <w:ins w:id="50" w:author="Samsung (Taeseop)" w:date="2023-08-07T15:37:00Z">
              <w:r w:rsidRPr="00270D36">
                <w:rPr>
                  <w:b/>
                  <w:i/>
                  <w:noProof/>
                </w:rPr>
                <w:t>nr-DL-PRS-ResourceID</w:t>
              </w:r>
            </w:ins>
          </w:p>
          <w:p w14:paraId="5A2A5C2A" w14:textId="2BF5BE39" w:rsidR="00FB14BE" w:rsidRPr="00827156" w:rsidRDefault="00FB14BE" w:rsidP="00FB14BE">
            <w:pPr>
              <w:pStyle w:val="TAL"/>
              <w:rPr>
                <w:ins w:id="51" w:author="Samsung (Taeseop)" w:date="2023-08-07T15:37:00Z"/>
                <w:b/>
                <w:i/>
                <w:noProof/>
              </w:rPr>
            </w:pPr>
            <w:ins w:id="52" w:author="Samsung (Taeseop)" w:date="2023-08-07T15:37:00Z">
              <w:r w:rsidRPr="00270D36">
                <w:rPr>
                  <w:bCs/>
                  <w:iCs/>
                  <w:noProof/>
                </w:rPr>
                <w:t>This field sepcifies</w:t>
              </w:r>
              <w:r>
                <w:rPr>
                  <w:bCs/>
                  <w:iCs/>
                  <w:noProof/>
                </w:rPr>
                <w:t xml:space="preserve"> the DL-PRS Resource ID associated with the DL-PRS Resource which is used for each Multi-RTT measurement element.</w:t>
              </w:r>
            </w:ins>
          </w:p>
        </w:tc>
      </w:tr>
      <w:tr w:rsidR="00FB14BE" w:rsidRPr="00827156" w14:paraId="7B5C6BD1" w14:textId="77777777" w:rsidTr="00B57628">
        <w:trPr>
          <w:cantSplit/>
          <w:tblHeader/>
          <w:ins w:id="53" w:author="Samsung (Taeseop)" w:date="2023-08-07T15:37:00Z"/>
        </w:trPr>
        <w:tc>
          <w:tcPr>
            <w:tcW w:w="9639" w:type="dxa"/>
          </w:tcPr>
          <w:p w14:paraId="0D8F4B74" w14:textId="77777777" w:rsidR="00FB14BE" w:rsidRDefault="00FB14BE" w:rsidP="00FB14BE">
            <w:pPr>
              <w:pStyle w:val="TAL"/>
              <w:rPr>
                <w:ins w:id="54" w:author="Samsung (Taeseop)" w:date="2023-08-07T15:37:00Z"/>
                <w:b/>
                <w:i/>
                <w:noProof/>
              </w:rPr>
            </w:pPr>
            <w:ins w:id="55" w:author="Samsung (Taeseop)" w:date="2023-08-07T15:37:00Z">
              <w:r w:rsidRPr="00270D36">
                <w:rPr>
                  <w:b/>
                  <w:i/>
                  <w:noProof/>
                </w:rPr>
                <w:t>nr-DL-PRS-Resource</w:t>
              </w:r>
              <w:r>
                <w:rPr>
                  <w:b/>
                  <w:i/>
                  <w:noProof/>
                </w:rPr>
                <w:t>Set</w:t>
              </w:r>
              <w:r w:rsidRPr="00270D36">
                <w:rPr>
                  <w:b/>
                  <w:i/>
                  <w:noProof/>
                </w:rPr>
                <w:t>ID</w:t>
              </w:r>
            </w:ins>
          </w:p>
          <w:p w14:paraId="53D3B1E4" w14:textId="4D4E6433" w:rsidR="00FB14BE" w:rsidRPr="00827156" w:rsidRDefault="00FB14BE" w:rsidP="00FB14BE">
            <w:pPr>
              <w:pStyle w:val="TAL"/>
              <w:rPr>
                <w:ins w:id="56" w:author="Samsung (Taeseop)" w:date="2023-08-07T15:37:00Z"/>
                <w:b/>
                <w:i/>
                <w:noProof/>
              </w:rPr>
            </w:pPr>
            <w:ins w:id="57" w:author="Samsung (Taeseop)" w:date="2023-08-07T15:37:00Z">
              <w:r w:rsidRPr="00270D36">
                <w:rPr>
                  <w:bCs/>
                  <w:iCs/>
                  <w:noProof/>
                </w:rPr>
                <w:t>This field sepcifies</w:t>
              </w:r>
              <w:r>
                <w:rPr>
                  <w:bCs/>
                  <w:iCs/>
                  <w:noProof/>
                </w:rPr>
                <w:t xml:space="preserve"> the DL-PRS Resource Set ID associated with the DL-PRS Resource Set which is used for each Multi-RTT measurement element.</w:t>
              </w:r>
            </w:ins>
          </w:p>
        </w:tc>
      </w:tr>
      <w:tr w:rsidR="00FB14BE" w:rsidRPr="00827156" w14:paraId="07FC78EB" w14:textId="77777777" w:rsidTr="00B57628">
        <w:trPr>
          <w:cantSplit/>
        </w:trPr>
        <w:tc>
          <w:tcPr>
            <w:tcW w:w="9639" w:type="dxa"/>
          </w:tcPr>
          <w:p w14:paraId="4DED7781" w14:textId="77777777" w:rsidR="00FB14BE" w:rsidRPr="00827156" w:rsidRDefault="00FB14BE" w:rsidP="00FB14BE">
            <w:pPr>
              <w:pStyle w:val="TAL"/>
              <w:keepNext w:val="0"/>
              <w:keepLines w:val="0"/>
              <w:widowControl w:val="0"/>
              <w:rPr>
                <w:b/>
                <w:i/>
              </w:rPr>
            </w:pPr>
            <w:r w:rsidRPr="00827156">
              <w:rPr>
                <w:b/>
                <w:i/>
              </w:rPr>
              <w:t>nr-UE-RxTxTimeDiff</w:t>
            </w:r>
          </w:p>
          <w:p w14:paraId="2A0E771E" w14:textId="77777777" w:rsidR="00FB14BE" w:rsidRPr="00827156" w:rsidRDefault="00FB14BE" w:rsidP="00FB14BE">
            <w:pPr>
              <w:pStyle w:val="TAL"/>
              <w:keepNext w:val="0"/>
              <w:keepLines w:val="0"/>
              <w:widowControl w:val="0"/>
              <w:rPr>
                <w:noProof/>
              </w:rPr>
            </w:pPr>
            <w:r w:rsidRPr="00827156">
              <w:rPr>
                <w:noProof/>
              </w:rPr>
              <w:t xml:space="preserve">This field specifies the UE Rx–Tx time difference measurement, as defined in TS 38.215 [36]. </w:t>
            </w:r>
          </w:p>
        </w:tc>
      </w:tr>
      <w:tr w:rsidR="00FB14BE" w:rsidRPr="00827156" w14:paraId="55969DC6" w14:textId="77777777" w:rsidTr="00B57628">
        <w:trPr>
          <w:cantSplit/>
        </w:trPr>
        <w:tc>
          <w:tcPr>
            <w:tcW w:w="9639" w:type="dxa"/>
          </w:tcPr>
          <w:p w14:paraId="7BB779A1" w14:textId="77777777" w:rsidR="00FB14BE" w:rsidRPr="00827156" w:rsidRDefault="00FB14BE" w:rsidP="00FB14BE">
            <w:pPr>
              <w:pStyle w:val="TAL"/>
              <w:keepNext w:val="0"/>
              <w:keepLines w:val="0"/>
              <w:widowControl w:val="0"/>
              <w:rPr>
                <w:b/>
                <w:i/>
              </w:rPr>
            </w:pPr>
            <w:r w:rsidRPr="00827156">
              <w:rPr>
                <w:b/>
                <w:i/>
              </w:rPr>
              <w:t>nr-AdditionalPathList</w:t>
            </w:r>
          </w:p>
          <w:p w14:paraId="48C20069" w14:textId="77777777" w:rsidR="00FB14BE" w:rsidRPr="00827156" w:rsidRDefault="00FB14BE" w:rsidP="00FB14BE">
            <w:pPr>
              <w:pStyle w:val="TAL"/>
              <w:keepNext w:val="0"/>
              <w:keepLines w:val="0"/>
              <w:widowControl w:val="0"/>
              <w:rPr>
                <w:b/>
                <w:i/>
              </w:rPr>
            </w:pPr>
            <w:r w:rsidRPr="00827156">
              <w:rPr>
                <w:noProof/>
              </w:rPr>
              <w:t xml:space="preserve">This field specifies one or more additional detected path timing values for the TRP or resource, relative to the path timing used for determining the </w:t>
            </w:r>
            <w:r w:rsidRPr="00827156">
              <w:rPr>
                <w:i/>
                <w:iCs/>
                <w:noProof/>
              </w:rPr>
              <w:t>nr-UE-RxTxTimeDiff</w:t>
            </w:r>
            <w:r w:rsidRPr="00827156">
              <w:rPr>
                <w:noProof/>
              </w:rPr>
              <w:t xml:space="preserve"> value. If this field was requested but is not included, it means the UE did not detect any additional path timing values.</w:t>
            </w:r>
          </w:p>
        </w:tc>
      </w:tr>
      <w:tr w:rsidR="00FB14BE" w:rsidRPr="00827156" w14:paraId="6CFF9E9B" w14:textId="77777777" w:rsidTr="00B57628">
        <w:trPr>
          <w:cantSplit/>
        </w:trPr>
        <w:tc>
          <w:tcPr>
            <w:tcW w:w="9639" w:type="dxa"/>
          </w:tcPr>
          <w:p w14:paraId="0E2FA8C6" w14:textId="77777777" w:rsidR="00FB14BE" w:rsidRPr="00827156" w:rsidRDefault="00FB14BE" w:rsidP="00FB14BE">
            <w:pPr>
              <w:pStyle w:val="TAL"/>
              <w:keepNext w:val="0"/>
              <w:keepLines w:val="0"/>
              <w:widowControl w:val="0"/>
              <w:rPr>
                <w:b/>
                <w:i/>
                <w:noProof/>
                <w:lang w:eastAsia="zh-CN"/>
              </w:rPr>
            </w:pPr>
            <w:r w:rsidRPr="00827156">
              <w:rPr>
                <w:b/>
                <w:i/>
                <w:noProof/>
                <w:lang w:eastAsia="zh-CN"/>
              </w:rPr>
              <w:t>nr-TimeStamp</w:t>
            </w:r>
          </w:p>
          <w:p w14:paraId="556A605C" w14:textId="77777777" w:rsidR="00FB14BE" w:rsidRPr="00827156" w:rsidRDefault="00FB14BE" w:rsidP="00FB14BE">
            <w:pPr>
              <w:pStyle w:val="TAL"/>
              <w:keepNext w:val="0"/>
              <w:keepLines w:val="0"/>
              <w:widowControl w:val="0"/>
              <w:rPr>
                <w:b/>
                <w:i/>
              </w:rPr>
            </w:pPr>
            <w:r w:rsidRPr="00827156">
              <w:rPr>
                <w:noProof/>
                <w:lang w:eastAsia="zh-CN"/>
              </w:rPr>
              <w:t>This field specifies the time instance for which the measurement is performed.</w:t>
            </w:r>
          </w:p>
        </w:tc>
      </w:tr>
      <w:tr w:rsidR="00FB14BE" w:rsidRPr="00827156" w14:paraId="1DC15DCB" w14:textId="77777777" w:rsidTr="00B57628">
        <w:trPr>
          <w:cantSplit/>
        </w:trPr>
        <w:tc>
          <w:tcPr>
            <w:tcW w:w="9639" w:type="dxa"/>
          </w:tcPr>
          <w:p w14:paraId="2574A3CF" w14:textId="77777777" w:rsidR="00FB14BE" w:rsidRPr="00827156" w:rsidRDefault="00FB14BE" w:rsidP="00FB14BE">
            <w:pPr>
              <w:pStyle w:val="TAL"/>
              <w:keepNext w:val="0"/>
              <w:keepLines w:val="0"/>
              <w:widowControl w:val="0"/>
              <w:rPr>
                <w:b/>
                <w:i/>
                <w:noProof/>
              </w:rPr>
            </w:pPr>
            <w:r w:rsidRPr="00827156">
              <w:rPr>
                <w:b/>
                <w:i/>
                <w:noProof/>
              </w:rPr>
              <w:t>nr-TimingQuality</w:t>
            </w:r>
          </w:p>
          <w:p w14:paraId="06BD0DA6" w14:textId="77777777" w:rsidR="00FB14BE" w:rsidRPr="00827156" w:rsidRDefault="00FB14BE" w:rsidP="00FB14BE">
            <w:pPr>
              <w:pStyle w:val="TAL"/>
              <w:keepNext w:val="0"/>
              <w:keepLines w:val="0"/>
              <w:widowControl w:val="0"/>
              <w:rPr>
                <w:b/>
                <w:i/>
              </w:rPr>
            </w:pPr>
            <w:r w:rsidRPr="00827156">
              <w:rPr>
                <w:noProof/>
              </w:rPr>
              <w:t xml:space="preserve">This field specifies the </w:t>
            </w:r>
            <w:r w:rsidRPr="00827156">
              <w:t xml:space="preserve">target device′s best estimate of </w:t>
            </w:r>
            <w:r w:rsidRPr="00827156">
              <w:rPr>
                <w:noProof/>
              </w:rPr>
              <w:t>the quality of the measurement.</w:t>
            </w:r>
          </w:p>
        </w:tc>
      </w:tr>
      <w:tr w:rsidR="00FB14BE" w:rsidRPr="00827156" w14:paraId="0473198A" w14:textId="77777777" w:rsidTr="00B57628">
        <w:trPr>
          <w:cantSplit/>
        </w:trPr>
        <w:tc>
          <w:tcPr>
            <w:tcW w:w="9639" w:type="dxa"/>
          </w:tcPr>
          <w:p w14:paraId="1E37E8F9" w14:textId="77777777" w:rsidR="00FB14BE" w:rsidRPr="00827156" w:rsidRDefault="00FB14BE" w:rsidP="00FB14BE">
            <w:pPr>
              <w:pStyle w:val="TAL"/>
              <w:keepNext w:val="0"/>
              <w:keepLines w:val="0"/>
              <w:widowControl w:val="0"/>
              <w:rPr>
                <w:b/>
                <w:bCs/>
                <w:i/>
                <w:iCs/>
                <w:noProof/>
              </w:rPr>
            </w:pPr>
            <w:r w:rsidRPr="00827156">
              <w:rPr>
                <w:b/>
                <w:bCs/>
                <w:i/>
                <w:iCs/>
                <w:noProof/>
              </w:rPr>
              <w:t>nr-DL-PRS-RSRP-Result</w:t>
            </w:r>
          </w:p>
          <w:p w14:paraId="61F16315" w14:textId="77777777" w:rsidR="00FB14BE" w:rsidRPr="00827156" w:rsidRDefault="00FB14BE" w:rsidP="00FB14BE">
            <w:pPr>
              <w:pStyle w:val="TAL"/>
              <w:keepNext w:val="0"/>
              <w:keepLines w:val="0"/>
              <w:widowControl w:val="0"/>
              <w:rPr>
                <w:b/>
                <w:i/>
                <w:noProof/>
              </w:rPr>
            </w:pPr>
            <w:r w:rsidRPr="00827156">
              <w:rPr>
                <w:bCs/>
                <w:iCs/>
                <w:noProof/>
              </w:rPr>
              <w:t xml:space="preserve">This field specifies the NR DL-PRS </w:t>
            </w:r>
            <w:r w:rsidRPr="00827156">
              <w:t>reference signal received power (DL PRS-RSRP) measurement, as defined in TS 38.215 [36]</w:t>
            </w:r>
            <w:r w:rsidRPr="00827156">
              <w:rPr>
                <w:noProof/>
              </w:rPr>
              <w:t xml:space="preserve">. </w:t>
            </w:r>
            <w:r w:rsidRPr="00827156">
              <w:t xml:space="preserve">The </w:t>
            </w:r>
            <w:r w:rsidRPr="00827156">
              <w:rPr>
                <w:noProof/>
              </w:rPr>
              <w:t>mapping of the quantity is defined as in TS 38.133 [46].</w:t>
            </w:r>
          </w:p>
        </w:tc>
      </w:tr>
      <w:tr w:rsidR="00FB14BE" w:rsidRPr="00827156" w14:paraId="09646AD8" w14:textId="77777777" w:rsidTr="00B57628">
        <w:trPr>
          <w:cantSplit/>
        </w:trPr>
        <w:tc>
          <w:tcPr>
            <w:tcW w:w="9639" w:type="dxa"/>
          </w:tcPr>
          <w:p w14:paraId="4EA76EBE" w14:textId="77777777" w:rsidR="00FB14BE" w:rsidRPr="00827156" w:rsidRDefault="00FB14BE" w:rsidP="00FB14BE">
            <w:pPr>
              <w:pStyle w:val="TAL"/>
              <w:keepNext w:val="0"/>
              <w:keepLines w:val="0"/>
              <w:widowControl w:val="0"/>
              <w:rPr>
                <w:b/>
                <w:i/>
                <w:noProof/>
                <w:lang w:eastAsia="zh-CN"/>
              </w:rPr>
            </w:pPr>
            <w:r w:rsidRPr="00827156">
              <w:rPr>
                <w:b/>
                <w:i/>
                <w:noProof/>
                <w:lang w:eastAsia="zh-CN"/>
              </w:rPr>
              <w:t>nr-DL-PRS-RSRP-ResultDiff</w:t>
            </w:r>
          </w:p>
          <w:p w14:paraId="08503DED" w14:textId="77777777" w:rsidR="00FB14BE" w:rsidRPr="00827156" w:rsidRDefault="00FB14BE" w:rsidP="00FB14BE">
            <w:pPr>
              <w:pStyle w:val="TAL"/>
              <w:keepNext w:val="0"/>
              <w:keepLines w:val="0"/>
              <w:widowControl w:val="0"/>
              <w:rPr>
                <w:b/>
                <w:i/>
              </w:rPr>
            </w:pPr>
            <w:r w:rsidRPr="00827156">
              <w:rPr>
                <w:noProof/>
                <w:lang w:eastAsia="zh-CN"/>
              </w:rPr>
              <w:t xml:space="preserve">This field provides the additional DL-PRS RSRP measurement result relative to </w:t>
            </w:r>
            <w:r w:rsidRPr="00827156">
              <w:rPr>
                <w:i/>
                <w:noProof/>
                <w:lang w:eastAsia="zh-CN"/>
              </w:rPr>
              <w:t xml:space="preserve">nr-DL-PRS-RSRP-Result. </w:t>
            </w:r>
            <w:r w:rsidRPr="00827156">
              <w:rPr>
                <w:noProof/>
                <w:lang w:eastAsia="zh-CN"/>
              </w:rPr>
              <w:t xml:space="preserve">The DL-PRS RSRP value of this measurement is obtained by adding the value of this field to the value of the </w:t>
            </w:r>
            <w:r w:rsidRPr="00827156">
              <w:rPr>
                <w:i/>
                <w:iCs/>
                <w:noProof/>
                <w:lang w:eastAsia="zh-CN"/>
              </w:rPr>
              <w:t>nr-DL-PRS-RSRP-Result</w:t>
            </w:r>
            <w:r w:rsidRPr="00827156">
              <w:rPr>
                <w:noProof/>
                <w:lang w:eastAsia="zh-CN"/>
              </w:rPr>
              <w:t>. The mapping of this field is defined as in TS 38.133 [46].</w:t>
            </w:r>
          </w:p>
        </w:tc>
      </w:tr>
      <w:tr w:rsidR="00FB14BE" w:rsidRPr="00827156" w14:paraId="3195E267" w14:textId="77777777" w:rsidTr="00B57628">
        <w:trPr>
          <w:cantSplit/>
        </w:trPr>
        <w:tc>
          <w:tcPr>
            <w:tcW w:w="9639" w:type="dxa"/>
          </w:tcPr>
          <w:p w14:paraId="6C63875B" w14:textId="77777777" w:rsidR="00FB14BE" w:rsidRPr="00827156" w:rsidRDefault="00FB14BE" w:rsidP="00FB14BE">
            <w:pPr>
              <w:pStyle w:val="TAL"/>
              <w:keepNext w:val="0"/>
              <w:keepLines w:val="0"/>
              <w:widowControl w:val="0"/>
              <w:rPr>
                <w:b/>
                <w:i/>
                <w:noProof/>
                <w:lang w:eastAsia="zh-CN"/>
              </w:rPr>
            </w:pPr>
            <w:r w:rsidRPr="00827156">
              <w:rPr>
                <w:b/>
                <w:i/>
                <w:noProof/>
                <w:lang w:eastAsia="zh-CN"/>
              </w:rPr>
              <w:t>nr-UE-RxTxTimeDiffAdditional</w:t>
            </w:r>
          </w:p>
          <w:p w14:paraId="414C9250" w14:textId="77777777" w:rsidR="00FB14BE" w:rsidRPr="00827156" w:rsidRDefault="00FB14BE" w:rsidP="00FB14BE">
            <w:pPr>
              <w:pStyle w:val="TAL"/>
              <w:keepNext w:val="0"/>
              <w:keepLines w:val="0"/>
              <w:widowControl w:val="0"/>
              <w:rPr>
                <w:b/>
                <w:i/>
                <w:noProof/>
                <w:lang w:eastAsia="zh-CN"/>
              </w:rPr>
            </w:pPr>
            <w:r w:rsidRPr="00827156">
              <w:rPr>
                <w:noProof/>
                <w:lang w:eastAsia="zh-CN"/>
              </w:rPr>
              <w:t xml:space="preserve">This field provides the additional UE Rx-Tx Difference measurement result relative to </w:t>
            </w:r>
            <w:r w:rsidRPr="00827156">
              <w:rPr>
                <w:i/>
              </w:rPr>
              <w:t>nr-UE-RxTxTimeDiff</w:t>
            </w:r>
            <w:r w:rsidRPr="00827156">
              <w:rPr>
                <w:i/>
                <w:noProof/>
                <w:lang w:eastAsia="zh-CN"/>
              </w:rPr>
              <w:t>.</w:t>
            </w:r>
            <w:r w:rsidRPr="00827156">
              <w:rPr>
                <w:noProof/>
                <w:lang w:eastAsia="zh-CN"/>
              </w:rPr>
              <w:t xml:space="preserve"> The UE Rx-Tx Difference value of this measurement is obtained by adding the value of this field to the value of the </w:t>
            </w:r>
            <w:r w:rsidRPr="00827156">
              <w:rPr>
                <w:i/>
                <w:iCs/>
                <w:noProof/>
                <w:lang w:eastAsia="zh-CN"/>
              </w:rPr>
              <w:t xml:space="preserve">nr-UE-RxTxTimeDiff </w:t>
            </w:r>
            <w:r w:rsidRPr="00827156">
              <w:rPr>
                <w:noProof/>
                <w:lang w:eastAsia="zh-CN"/>
              </w:rPr>
              <w:t>field. The mapping of the field is defined in TS 38.133 [46].</w:t>
            </w:r>
          </w:p>
        </w:tc>
      </w:tr>
      <w:bookmarkEnd w:id="41"/>
      <w:bookmarkEnd w:id="42"/>
      <w:bookmarkEnd w:id="43"/>
      <w:bookmarkEnd w:id="44"/>
      <w:bookmarkEnd w:id="45"/>
      <w:bookmarkEnd w:id="46"/>
      <w:bookmarkEnd w:id="47"/>
    </w:tbl>
    <w:p w14:paraId="022A9AD0" w14:textId="77777777" w:rsidR="00270D36" w:rsidRDefault="00270D36" w:rsidP="00270D36"/>
    <w:p w14:paraId="3781D6A9" w14:textId="4C903817" w:rsidR="00270D36" w:rsidRDefault="00270D36" w:rsidP="00270D3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 3</w:t>
      </w:r>
      <w:r w:rsidRPr="00270D36">
        <w:rPr>
          <w:i/>
          <w:noProof/>
          <w:vertAlign w:val="superscript"/>
        </w:rPr>
        <w:t>rd</w:t>
      </w:r>
      <w:r>
        <w:rPr>
          <w:i/>
          <w:noProof/>
        </w:rPr>
        <w:t xml:space="preserve"> changes</w:t>
      </w:r>
    </w:p>
    <w:p w14:paraId="1557EA72" w14:textId="3CEFAA4D" w:rsidR="001E41F3" w:rsidRPr="00270D36" w:rsidRDefault="001E41F3" w:rsidP="00270D36">
      <w:pPr>
        <w:pBdr>
          <w:top w:val="single" w:sz="4" w:space="1" w:color="auto"/>
          <w:left w:val="single" w:sz="4" w:space="4" w:color="auto"/>
          <w:bottom w:val="single" w:sz="4" w:space="1" w:color="auto"/>
          <w:right w:val="single" w:sz="4" w:space="4" w:color="auto"/>
        </w:pBdr>
        <w:shd w:val="clear" w:color="auto" w:fill="FFFF00"/>
        <w:jc w:val="center"/>
        <w:rPr>
          <w:i/>
          <w:noProof/>
        </w:rPr>
        <w:sectPr w:rsidR="001E41F3" w:rsidRPr="00270D3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AC1BA" w14:textId="77777777" w:rsidR="00B4760D" w:rsidRDefault="00B4760D">
      <w:r>
        <w:separator/>
      </w:r>
    </w:p>
  </w:endnote>
  <w:endnote w:type="continuationSeparator" w:id="0">
    <w:p w14:paraId="76504ADD" w14:textId="77777777" w:rsidR="00B4760D" w:rsidRDefault="00B4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48D67" w14:textId="77777777" w:rsidR="00B4760D" w:rsidRDefault="00B4760D">
      <w:r>
        <w:separator/>
      </w:r>
    </w:p>
  </w:footnote>
  <w:footnote w:type="continuationSeparator" w:id="0">
    <w:p w14:paraId="4007A5F7" w14:textId="77777777" w:rsidR="00B4760D" w:rsidRDefault="00B47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0C2"/>
    <w:rsid w:val="000A6394"/>
    <w:rsid w:val="000B7FED"/>
    <w:rsid w:val="000C038A"/>
    <w:rsid w:val="000C6598"/>
    <w:rsid w:val="000D44B3"/>
    <w:rsid w:val="00145D43"/>
    <w:rsid w:val="00192C46"/>
    <w:rsid w:val="001A08B3"/>
    <w:rsid w:val="001A47DD"/>
    <w:rsid w:val="001A7B60"/>
    <w:rsid w:val="001B52F0"/>
    <w:rsid w:val="001B7A65"/>
    <w:rsid w:val="001E41F3"/>
    <w:rsid w:val="0026004D"/>
    <w:rsid w:val="002640DD"/>
    <w:rsid w:val="00270D36"/>
    <w:rsid w:val="00275D12"/>
    <w:rsid w:val="00284FEB"/>
    <w:rsid w:val="002860C4"/>
    <w:rsid w:val="002B5741"/>
    <w:rsid w:val="002E472E"/>
    <w:rsid w:val="00305409"/>
    <w:rsid w:val="0031347A"/>
    <w:rsid w:val="00357C1B"/>
    <w:rsid w:val="003609EF"/>
    <w:rsid w:val="0036231A"/>
    <w:rsid w:val="00362402"/>
    <w:rsid w:val="00374DD4"/>
    <w:rsid w:val="0038356B"/>
    <w:rsid w:val="003E1A36"/>
    <w:rsid w:val="00410371"/>
    <w:rsid w:val="004242F1"/>
    <w:rsid w:val="004B75B7"/>
    <w:rsid w:val="005141D9"/>
    <w:rsid w:val="0051580D"/>
    <w:rsid w:val="00547111"/>
    <w:rsid w:val="00592D74"/>
    <w:rsid w:val="005E2C44"/>
    <w:rsid w:val="005F314C"/>
    <w:rsid w:val="00621188"/>
    <w:rsid w:val="006257ED"/>
    <w:rsid w:val="00653DE4"/>
    <w:rsid w:val="00665C47"/>
    <w:rsid w:val="00695808"/>
    <w:rsid w:val="006B46FB"/>
    <w:rsid w:val="006E21FB"/>
    <w:rsid w:val="00792342"/>
    <w:rsid w:val="007977A8"/>
    <w:rsid w:val="007B512A"/>
    <w:rsid w:val="007B674C"/>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60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46CAB"/>
    <w:rsid w:val="00FB14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70D36"/>
    <w:rPr>
      <w:rFonts w:ascii="Arial" w:hAnsi="Arial"/>
      <w:lang w:val="en-GB" w:eastAsia="en-US"/>
    </w:rPr>
  </w:style>
  <w:style w:type="character" w:customStyle="1" w:styleId="TAHCar">
    <w:name w:val="TAH Car"/>
    <w:link w:val="TAH"/>
    <w:qFormat/>
    <w:locked/>
    <w:rsid w:val="00270D36"/>
    <w:rPr>
      <w:rFonts w:ascii="Arial" w:hAnsi="Arial"/>
      <w:b/>
      <w:sz w:val="18"/>
      <w:lang w:val="en-GB" w:eastAsia="en-US"/>
    </w:rPr>
  </w:style>
  <w:style w:type="character" w:customStyle="1" w:styleId="TALCar">
    <w:name w:val="TAL Car"/>
    <w:link w:val="TAL"/>
    <w:qFormat/>
    <w:locked/>
    <w:rsid w:val="00270D36"/>
    <w:rPr>
      <w:rFonts w:ascii="Arial" w:hAnsi="Arial"/>
      <w:sz w:val="18"/>
      <w:lang w:val="en-GB" w:eastAsia="en-US"/>
    </w:rPr>
  </w:style>
  <w:style w:type="character" w:customStyle="1" w:styleId="TANChar">
    <w:name w:val="TAN Char"/>
    <w:link w:val="TAN"/>
    <w:locked/>
    <w:rsid w:val="00270D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7027">
      <w:bodyDiv w:val="1"/>
      <w:marLeft w:val="0"/>
      <w:marRight w:val="0"/>
      <w:marTop w:val="0"/>
      <w:marBottom w:val="0"/>
      <w:divBdr>
        <w:top w:val="none" w:sz="0" w:space="0" w:color="auto"/>
        <w:left w:val="none" w:sz="0" w:space="0" w:color="auto"/>
        <w:bottom w:val="none" w:sz="0" w:space="0" w:color="auto"/>
        <w:right w:val="none" w:sz="0" w:space="0" w:color="auto"/>
      </w:divBdr>
    </w:div>
    <w:div w:id="1141191996">
      <w:bodyDiv w:val="1"/>
      <w:marLeft w:val="0"/>
      <w:marRight w:val="0"/>
      <w:marTop w:val="0"/>
      <w:marBottom w:val="0"/>
      <w:divBdr>
        <w:top w:val="none" w:sz="0" w:space="0" w:color="auto"/>
        <w:left w:val="none" w:sz="0" w:space="0" w:color="auto"/>
        <w:bottom w:val="none" w:sz="0" w:space="0" w:color="auto"/>
        <w:right w:val="none" w:sz="0" w:space="0" w:color="auto"/>
      </w:divBdr>
    </w:div>
    <w:div w:id="1608464002">
      <w:bodyDiv w:val="1"/>
      <w:marLeft w:val="0"/>
      <w:marRight w:val="0"/>
      <w:marTop w:val="0"/>
      <w:marBottom w:val="0"/>
      <w:divBdr>
        <w:top w:val="none" w:sz="0" w:space="0" w:color="auto"/>
        <w:left w:val="none" w:sz="0" w:space="0" w:color="auto"/>
        <w:bottom w:val="none" w:sz="0" w:space="0" w:color="auto"/>
        <w:right w:val="none" w:sz="0" w:space="0" w:color="auto"/>
      </w:divBdr>
    </w:div>
    <w:div w:id="1627659935">
      <w:bodyDiv w:val="1"/>
      <w:marLeft w:val="0"/>
      <w:marRight w:val="0"/>
      <w:marTop w:val="0"/>
      <w:marBottom w:val="0"/>
      <w:divBdr>
        <w:top w:val="none" w:sz="0" w:space="0" w:color="auto"/>
        <w:left w:val="none" w:sz="0" w:space="0" w:color="auto"/>
        <w:bottom w:val="none" w:sz="0" w:space="0" w:color="auto"/>
        <w:right w:val="none" w:sz="0" w:space="0" w:color="auto"/>
      </w:divBdr>
    </w:div>
    <w:div w:id="197617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18FD4-7C78-4E84-9A7B-D4A98CEB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2664</Words>
  <Characters>15186</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(Taeseop)</cp:lastModifiedBy>
  <cp:revision>3</cp:revision>
  <cp:lastPrinted>1899-12-31T23:00:00Z</cp:lastPrinted>
  <dcterms:created xsi:type="dcterms:W3CDTF">2023-08-11T01:54:00Z</dcterms:created>
  <dcterms:modified xsi:type="dcterms:W3CDTF">2023-08-11T04:49:00Z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WG2</vt:lpwstr>
  </property>
  <property fmtid="{D5CDD505-2E9C-101B-9397-08002B2CF9AE}" pid="3" name="MtgSeq">
    <vt:lpwstr>123</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August</vt:lpwstr>
  </property>
  <property fmtid="{D5CDD505-2E9C-101B-9397-08002B2CF9AE}" pid="7" name="EndDate">
    <vt:lpwstr>25th August</vt:lpwstr>
  </property>
  <property fmtid="{D5CDD505-2E9C-101B-9397-08002B2CF9AE}" pid="8" name="Tdoc#">
    <vt:lpwstr>R2-2308688</vt:lpwstr>
  </property>
  <property fmtid="{D5CDD505-2E9C-101B-9397-08002B2CF9AE}" pid="9" name="Spec#">
    <vt:lpwstr>37.355</vt:lpwstr>
  </property>
  <property fmtid="{D5CDD505-2E9C-101B-9397-08002B2CF9AE}" pid="10" name="Cr#">
    <vt:lpwstr>0462</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NR_pos-Core</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Rel-16</vt:lpwstr>
  </property>
  <property fmtid="{D5CDD505-2E9C-101B-9397-08002B2CF9AE}" pid="19" name="CrTitle">
    <vt:lpwstr>Addition of missing field description for nr-DL-PRS-ResourceID/nr-DL-PRS-ResourceSetID</vt:lpwstr>
  </property>
  <property fmtid="{D5CDD505-2E9C-101B-9397-08002B2CF9AE}" pid="20" name="MtgTitle">
    <vt:lpwstr>&lt;MTG_TITLE&gt;</vt:lpwstr>
  </property>
</Properties>
</file>